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B719F" w14:textId="5F90B064" w:rsidR="00067043" w:rsidRDefault="00067043">
      <w:pPr>
        <w:spacing w:line="1" w:lineRule="exact"/>
        <w:sectPr w:rsidR="00067043">
          <w:headerReference w:type="default" r:id="rId8"/>
          <w:footerReference w:type="default" r:id="rId9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14:paraId="191B71A0" w14:textId="46AC9EBA" w:rsidR="00067043" w:rsidRDefault="00357EB7">
      <w:pPr>
        <w:pStyle w:val="RapportTitel"/>
      </w:pPr>
      <w:r>
        <w:fldChar w:fldCharType="begin"/>
      </w:r>
      <w:r>
        <w:instrText xml:space="preserve"> TITLE  \* MERGEFORMAT </w:instrText>
      </w:r>
      <w:r>
        <w:fldChar w:fldCharType="separate"/>
      </w:r>
      <w:r w:rsidR="006E41C6">
        <w:t>Transitie Intake</w:t>
      </w:r>
      <w:r>
        <w:fldChar w:fldCharType="end"/>
      </w:r>
    </w:p>
    <w:p w14:paraId="30D16632" w14:textId="5491908F" w:rsidR="004062A5" w:rsidRDefault="00357EB7" w:rsidP="004062A5">
      <w:r>
        <w:fldChar w:fldCharType="begin"/>
      </w:r>
      <w:r>
        <w:instrText xml:space="preserve"> DOCPROPERTY "TM_project" \* MERGEFORMAT </w:instrText>
      </w:r>
      <w:r>
        <w:fldChar w:fldCharType="separate"/>
      </w:r>
      <w:r w:rsidR="00051D24">
        <w:t>&lt;Projectnaam&gt;</w:t>
      </w:r>
      <w:r>
        <w:fldChar w:fldCharType="end"/>
      </w:r>
    </w:p>
    <w:p w14:paraId="191B71A8" w14:textId="33A1C88F" w:rsidR="00067043" w:rsidRDefault="00067043"/>
    <w:p w14:paraId="1978451B" w14:textId="4DB6B25C" w:rsidR="007C08A3" w:rsidRDefault="007C08A3"/>
    <w:p w14:paraId="191B71A9" w14:textId="4C6EFBB4" w:rsidR="00067043" w:rsidRDefault="00530A18" w:rsidP="00A414E8">
      <w:pPr>
        <w:sectPr w:rsidR="00067043">
          <w:headerReference w:type="default" r:id="rId10"/>
          <w:type w:val="continuous"/>
          <w:pgSz w:w="11905" w:h="16837"/>
          <w:pgMar w:top="2664" w:right="963" w:bottom="1133" w:left="3231" w:header="708" w:footer="708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B7215" wp14:editId="4EFBE7B9">
                <wp:simplePos x="0" y="0"/>
                <wp:positionH relativeFrom="column">
                  <wp:posOffset>1699049</wp:posOffset>
                </wp:positionH>
                <wp:positionV relativeFrom="paragraph">
                  <wp:posOffset>4820497</wp:posOffset>
                </wp:positionV>
                <wp:extent cx="3302000" cy="1029970"/>
                <wp:effectExtent l="0" t="0" r="12700" b="11430"/>
                <wp:wrapNone/>
                <wp:docPr id="32" name="Tekstva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softEdge rad="0"/>
                        </a:effectLst>
                      </wps:spPr>
                      <wps:txbx>
                        <w:txbxContent>
                          <w:p w14:paraId="191B723C" w14:textId="6E98F679" w:rsidR="00F72A9C" w:rsidRDefault="007C08A3">
                            <w:r>
                              <w:t>Paraa</w:t>
                            </w:r>
                            <w:r w:rsidR="00530A18">
                              <w:t>f</w:t>
                            </w:r>
                            <w:r w:rsidR="008A4A13"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1B7215" id="_x0000_t202" coordsize="21600,21600" o:spt="202" path="m,l,21600r21600,l21600,xe">
                <v:stroke joinstyle="miter"/>
                <v:path gradientshapeok="t" o:connecttype="rect"/>
              </v:shapetype>
              <v:shape id="Tekstvak 32" o:spid="_x0000_s1026" type="#_x0000_t202" style="position:absolute;margin-left:133.8pt;margin-top:379.55pt;width:260pt;height:81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" fillcolor="white [3201]" strokeweight=".5pt">
                <v:textbox>
                  <w:txbxContent>
                    <w:p w14:paraId="191B723C" w14:textId="6E98F679" w:rsidR="00F72A9C" w:rsidRDefault="007C08A3">
                      <w:r>
                        <w:t>Paraa</w:t>
                      </w:r>
                      <w:r w:rsidR="00530A18">
                        <w:t>f</w:t>
                      </w:r>
                      <w:r w:rsidR="008A4A13"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B7213" wp14:editId="20ABCA60">
            <wp:simplePos x="0" y="0"/>
            <wp:positionH relativeFrom="page">
              <wp:posOffset>1974003</wp:posOffset>
            </wp:positionH>
            <wp:positionV relativeFrom="page">
              <wp:posOffset>3918162</wp:posOffset>
            </wp:positionV>
            <wp:extent cx="3560400" cy="3560400"/>
            <wp:effectExtent l="0" t="0" r="0" b="0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00" cy="35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EC2">
        <w:rPr>
          <w:noProof/>
        </w:rPr>
        <w:drawing>
          <wp:inline distT="0" distB="0" distL="0" distR="0" wp14:anchorId="191B7217" wp14:editId="191B7218">
            <wp:extent cx="4896485" cy="4896485"/>
            <wp:effectExtent l="0" t="0" r="571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D2">
        <w:br w:type="page"/>
      </w:r>
    </w:p>
    <w:p w14:paraId="191B71AC" w14:textId="77777777" w:rsidR="00067043" w:rsidRDefault="00067043">
      <w:pPr>
        <w:spacing w:line="1" w:lineRule="exact"/>
        <w:sectPr w:rsidR="00067043" w:rsidSect="003E5254">
          <w:headerReference w:type="default" r:id="rId12"/>
          <w:type w:val="continuous"/>
          <w:pgSz w:w="11905" w:h="16837"/>
          <w:pgMar w:top="1134" w:right="964" w:bottom="1134" w:left="3232" w:header="709" w:footer="709" w:gutter="0"/>
          <w:cols w:space="708"/>
        </w:sectPr>
      </w:pPr>
    </w:p>
    <w:p w14:paraId="191B71AE" w14:textId="77777777" w:rsidR="00710B21" w:rsidRDefault="00710B21">
      <w:pPr>
        <w:sectPr w:rsidR="00710B21">
          <w:type w:val="continuous"/>
          <w:pgSz w:w="11905" w:h="16837"/>
          <w:pgMar w:top="2664" w:right="963" w:bottom="1133" w:left="3231" w:header="708" w:footer="708" w:gutter="0"/>
          <w:cols w:space="708"/>
        </w:sectPr>
      </w:pPr>
    </w:p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8DB3E2" w:themeFill="text2" w:themeFillTint="66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410"/>
        <w:gridCol w:w="1305"/>
        <w:gridCol w:w="1417"/>
        <w:gridCol w:w="1531"/>
        <w:gridCol w:w="1588"/>
        <w:gridCol w:w="1530"/>
      </w:tblGrid>
      <w:tr w:rsidR="00A414E8" w:rsidRPr="001117F4" w14:paraId="191B71B1" w14:textId="77777777" w:rsidTr="00A414E8">
        <w:trPr>
          <w:trHeight w:val="533"/>
        </w:trPr>
        <w:tc>
          <w:tcPr>
            <w:tcW w:w="9781" w:type="dxa"/>
            <w:gridSpan w:val="6"/>
            <w:shd w:val="clear" w:color="auto" w:fill="B8CCE4" w:themeFill="accent1" w:themeFillTint="66"/>
            <w:tcMar>
              <w:top w:w="57" w:type="dxa"/>
              <w:bottom w:w="57" w:type="dxa"/>
            </w:tcMar>
            <w:vAlign w:val="center"/>
          </w:tcPr>
          <w:p w14:paraId="191B71B0" w14:textId="438B4B80" w:rsidR="00A414E8" w:rsidRPr="001117F4" w:rsidRDefault="00A414E8" w:rsidP="00A414E8">
            <w:pPr>
              <w:pStyle w:val="Geenafstand"/>
              <w:rPr>
                <w:b/>
                <w:sz w:val="28"/>
                <w:szCs w:val="28"/>
              </w:rPr>
            </w:pPr>
            <w:r w:rsidRPr="001117F4">
              <w:rPr>
                <w:b/>
                <w:sz w:val="28"/>
                <w:szCs w:val="28"/>
              </w:rPr>
              <w:fldChar w:fldCharType="begin"/>
            </w:r>
            <w:r w:rsidRPr="001117F4">
              <w:rPr>
                <w:b/>
                <w:sz w:val="28"/>
                <w:szCs w:val="28"/>
              </w:rPr>
              <w:instrText xml:space="preserve"> TITLE  \* MERGEFORMAT </w:instrText>
            </w:r>
            <w:r w:rsidRPr="001117F4">
              <w:rPr>
                <w:b/>
                <w:sz w:val="28"/>
                <w:szCs w:val="28"/>
              </w:rPr>
              <w:fldChar w:fldCharType="separate"/>
            </w:r>
            <w:r w:rsidR="00956621">
              <w:rPr>
                <w:b/>
                <w:sz w:val="28"/>
                <w:szCs w:val="28"/>
              </w:rPr>
              <w:t>Transitie Intake</w:t>
            </w:r>
            <w:r w:rsidRPr="001117F4">
              <w:rPr>
                <w:b/>
                <w:sz w:val="28"/>
                <w:szCs w:val="28"/>
              </w:rPr>
              <w:fldChar w:fldCharType="end"/>
            </w:r>
          </w:p>
        </w:tc>
      </w:tr>
      <w:tr w:rsidR="00B543B7" w:rsidRPr="00FE1DA9" w14:paraId="191B71BB" w14:textId="77777777" w:rsidTr="00D50274">
        <w:tblPrEx>
          <w:shd w:val="clear" w:color="auto" w:fill="auto"/>
        </w:tblPrEx>
        <w:trPr>
          <w:trHeight w:val="121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9" w14:textId="79037B7D" w:rsidR="00B543B7" w:rsidRPr="00FE1DA9" w:rsidRDefault="00956621" w:rsidP="00A56C8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Projectnaam</w:t>
            </w:r>
          </w:p>
        </w:tc>
        <w:tc>
          <w:tcPr>
            <w:tcW w:w="5841" w:type="dxa"/>
            <w:gridSpan w:val="4"/>
            <w:tcMar>
              <w:top w:w="57" w:type="dxa"/>
              <w:bottom w:w="57" w:type="dxa"/>
            </w:tcMar>
          </w:tcPr>
          <w:p w14:paraId="48F20971" w14:textId="51CFE0AB" w:rsidR="00B543B7" w:rsidRPr="00FE1DA9" w:rsidRDefault="00B543B7" w:rsidP="00A56C8A">
            <w:pPr>
              <w:rPr>
                <w:b/>
                <w:bCs/>
                <w:sz w:val="16"/>
                <w:szCs w:val="16"/>
              </w:rPr>
            </w:pP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"TM_project"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&lt;Projectnaam&gt;</w:t>
            </w:r>
            <w:r w:rsidRPr="00FE1DA9">
              <w:rPr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14:paraId="191B71BA" w14:textId="3B8DC29F" w:rsidR="00B543B7" w:rsidRPr="00B543B7" w:rsidRDefault="00B543B7" w:rsidP="00A56C8A">
            <w:pPr>
              <w:rPr>
                <w:sz w:val="16"/>
                <w:szCs w:val="16"/>
              </w:rPr>
            </w:pPr>
            <w:r w:rsidRPr="00B543B7">
              <w:rPr>
                <w:sz w:val="16"/>
                <w:szCs w:val="16"/>
              </w:rPr>
              <w:t>&lt;</w:t>
            </w:r>
            <w:proofErr w:type="gramStart"/>
            <w:r w:rsidRPr="00B543B7">
              <w:rPr>
                <w:sz w:val="16"/>
                <w:szCs w:val="16"/>
              </w:rPr>
              <w:t>versie</w:t>
            </w:r>
            <w:proofErr w:type="gramEnd"/>
            <w:r w:rsidRPr="00B543B7">
              <w:rPr>
                <w:sz w:val="16"/>
                <w:szCs w:val="16"/>
              </w:rPr>
              <w:t>&gt;</w:t>
            </w:r>
          </w:p>
        </w:tc>
      </w:tr>
      <w:tr w:rsidR="0020305E" w:rsidRPr="009C5E95" w14:paraId="191B71C1" w14:textId="77777777" w:rsidTr="003E05DB">
        <w:tblPrEx>
          <w:shd w:val="clear" w:color="auto" w:fill="auto"/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F" w14:textId="0D2E5905" w:rsidR="0020305E" w:rsidRPr="003E5254" w:rsidRDefault="0020305E" w:rsidP="0088168C">
            <w:pPr>
              <w:spacing w:line="480" w:lineRule="auto"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7371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14:paraId="191B71C0" w14:textId="77777777" w:rsidR="0020305E" w:rsidRPr="003E5254" w:rsidRDefault="0020305E" w:rsidP="0088168C">
            <w:pPr>
              <w:spacing w:line="480" w:lineRule="auto"/>
              <w:rPr>
                <w:sz w:val="16"/>
                <w:szCs w:val="16"/>
              </w:rPr>
            </w:pPr>
          </w:p>
        </w:tc>
      </w:tr>
      <w:tr w:rsidR="00934A4F" w:rsidRPr="00023EE9" w14:paraId="6669EC3C" w14:textId="77777777" w:rsidTr="00C41032">
        <w:tblPrEx>
          <w:shd w:val="clear" w:color="auto" w:fill="auto"/>
        </w:tblPrEx>
        <w:trPr>
          <w:trHeight w:val="113"/>
        </w:trPr>
        <w:tc>
          <w:tcPr>
            <w:tcW w:w="241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5022EDD" w14:textId="77777777" w:rsidR="00934A4F" w:rsidRPr="003E5254" w:rsidRDefault="00934A4F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Regio</w:t>
            </w:r>
          </w:p>
        </w:tc>
        <w:tc>
          <w:tcPr>
            <w:tcW w:w="1305" w:type="dxa"/>
            <w:tcMar>
              <w:top w:w="57" w:type="dxa"/>
              <w:bottom w:w="57" w:type="dxa"/>
            </w:tcMar>
          </w:tcPr>
          <w:p w14:paraId="0FCC9A6C" w14:textId="77777777" w:rsidR="00934A4F" w:rsidRPr="003E5254" w:rsidRDefault="00357EB7" w:rsidP="00554F80">
            <w:pPr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932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34A4F">
              <w:rPr>
                <w:rFonts w:cstheme="minorHAnsi"/>
                <w:sz w:val="20"/>
                <w:szCs w:val="20"/>
              </w:rPr>
              <w:t xml:space="preserve"> </w:t>
            </w:r>
            <w:r w:rsidR="00934A4F" w:rsidRPr="0031489F">
              <w:rPr>
                <w:rFonts w:cstheme="minorHAnsi"/>
                <w:sz w:val="16"/>
                <w:szCs w:val="16"/>
              </w:rPr>
              <w:t>VCNWN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374CD54F" w14:textId="77777777" w:rsidR="00934A4F" w:rsidRDefault="00357EB7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244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34A4F">
              <w:rPr>
                <w:rFonts w:cstheme="minorHAnsi"/>
                <w:sz w:val="20"/>
                <w:szCs w:val="20"/>
              </w:rPr>
              <w:t xml:space="preserve"> </w:t>
            </w:r>
            <w:r w:rsidR="00934A4F" w:rsidRPr="00033A06">
              <w:rPr>
                <w:rFonts w:cstheme="minorHAnsi"/>
                <w:sz w:val="16"/>
                <w:szCs w:val="16"/>
              </w:rPr>
              <w:t>V</w:t>
            </w:r>
            <w:r w:rsidR="00934A4F">
              <w:rPr>
                <w:rFonts w:cstheme="minorHAnsi"/>
                <w:sz w:val="16"/>
                <w:szCs w:val="16"/>
              </w:rPr>
              <w:t>CZWN</w:t>
            </w:r>
          </w:p>
        </w:tc>
        <w:tc>
          <w:tcPr>
            <w:tcW w:w="1531" w:type="dxa"/>
            <w:tcMar>
              <w:top w:w="57" w:type="dxa"/>
              <w:bottom w:w="57" w:type="dxa"/>
            </w:tcMar>
          </w:tcPr>
          <w:p w14:paraId="19A01AC2" w14:textId="2D9C1D75" w:rsidR="00934A4F" w:rsidRPr="00F249BE" w:rsidRDefault="00357EB7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02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4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4A4F">
              <w:rPr>
                <w:rFonts w:cstheme="minorHAnsi"/>
                <w:sz w:val="20"/>
                <w:szCs w:val="20"/>
              </w:rPr>
              <w:t xml:space="preserve"> </w:t>
            </w:r>
            <w:r w:rsidR="00934A4F">
              <w:rPr>
                <w:rFonts w:cstheme="minorHAnsi"/>
                <w:sz w:val="16"/>
                <w:szCs w:val="16"/>
              </w:rPr>
              <w:t>VCMN</w:t>
            </w:r>
            <w:r w:rsidR="006546B6">
              <w:rPr>
                <w:rFonts w:cstheme="minorHAnsi"/>
                <w:sz w:val="16"/>
                <w:szCs w:val="16"/>
              </w:rPr>
              <w:t>/NL</w:t>
            </w:r>
          </w:p>
        </w:tc>
        <w:tc>
          <w:tcPr>
            <w:tcW w:w="1588" w:type="dxa"/>
            <w:tcMar>
              <w:top w:w="57" w:type="dxa"/>
              <w:bottom w:w="57" w:type="dxa"/>
            </w:tcMar>
          </w:tcPr>
          <w:p w14:paraId="2E2F3CE6" w14:textId="77777777" w:rsidR="00934A4F" w:rsidRPr="00F249BE" w:rsidRDefault="00357EB7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62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4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4A4F">
              <w:rPr>
                <w:rFonts w:cstheme="minorHAnsi"/>
                <w:sz w:val="20"/>
                <w:szCs w:val="20"/>
              </w:rPr>
              <w:t xml:space="preserve"> </w:t>
            </w:r>
            <w:r w:rsidR="00934A4F">
              <w:rPr>
                <w:rFonts w:cstheme="minorHAnsi"/>
                <w:sz w:val="16"/>
                <w:szCs w:val="16"/>
              </w:rPr>
              <w:t>VCNON</w:t>
            </w: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14:paraId="654014C6" w14:textId="77777777" w:rsidR="00934A4F" w:rsidRPr="00F249BE" w:rsidRDefault="00357EB7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261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4A4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34A4F">
              <w:rPr>
                <w:rFonts w:cstheme="minorHAnsi"/>
                <w:sz w:val="20"/>
                <w:szCs w:val="20"/>
              </w:rPr>
              <w:t xml:space="preserve"> </w:t>
            </w:r>
            <w:r w:rsidR="00934A4F">
              <w:rPr>
                <w:rFonts w:cstheme="minorHAnsi"/>
                <w:sz w:val="16"/>
                <w:szCs w:val="16"/>
              </w:rPr>
              <w:t>VCZN</w:t>
            </w:r>
          </w:p>
        </w:tc>
      </w:tr>
    </w:tbl>
    <w:p w14:paraId="191B71C2" w14:textId="0367748E" w:rsidR="00710B21" w:rsidRDefault="00710B2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17"/>
        <w:gridCol w:w="1559"/>
        <w:gridCol w:w="1560"/>
        <w:gridCol w:w="1530"/>
      </w:tblGrid>
      <w:tr w:rsidR="001A69D1" w:rsidRPr="00F72A9C" w14:paraId="08807151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7EDD3D2A" w14:textId="100A3AD5" w:rsidR="001A69D1" w:rsidRPr="00F72A9C" w:rsidRDefault="001A69D1" w:rsidP="00554F80">
            <w:pPr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Planning</w:t>
            </w:r>
            <w:r w:rsidRPr="009F73E3">
              <w:rPr>
                <w:b/>
                <w:caps/>
                <w:sz w:val="20"/>
                <w:vertAlign w:val="superscript"/>
              </w:rPr>
              <w:t>1</w:t>
            </w:r>
          </w:p>
        </w:tc>
      </w:tr>
      <w:tr w:rsidR="00663EF4" w:rsidRPr="003E5254" w14:paraId="2468B4C1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371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6536506" w14:textId="57EBBDA0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Voorbereiding &amp; Planstudie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8578CD1" w14:textId="77777777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bottom w:w="57" w:type="dxa"/>
            </w:tcMar>
          </w:tcPr>
          <w:p w14:paraId="31C20E82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56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CB3703B" w14:textId="77777777" w:rsidR="00663EF4" w:rsidRPr="003E5254" w:rsidRDefault="00663EF4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14:paraId="0AE593ED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</w:tr>
      <w:tr w:rsidR="00663EF4" w:rsidRPr="003E5254" w14:paraId="3E1A3D72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371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2304ED" w14:textId="571D45BC" w:rsidR="00663EF4" w:rsidRPr="003E5254" w:rsidRDefault="00663EF4" w:rsidP="00663EF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Ontwerp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F80E87E" w14:textId="77777777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bottom w:w="57" w:type="dxa"/>
            </w:tcMar>
          </w:tcPr>
          <w:p w14:paraId="7F63EEEE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56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7D21367" w14:textId="77777777" w:rsidR="00663EF4" w:rsidRPr="003E5254" w:rsidRDefault="00663EF4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14:paraId="113F2279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</w:tr>
      <w:tr w:rsidR="00663EF4" w:rsidRPr="003E5254" w14:paraId="03BF36F9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371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FB40ED1" w14:textId="1BC2B8C5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Realisatie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9A91795" w14:textId="77777777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bottom w:w="57" w:type="dxa"/>
            </w:tcMar>
          </w:tcPr>
          <w:p w14:paraId="36FA76B0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56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1A80352" w14:textId="77777777" w:rsidR="00663EF4" w:rsidRPr="003E5254" w:rsidRDefault="00663EF4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14:paraId="65944245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</w:tr>
      <w:tr w:rsidR="00663EF4" w:rsidRPr="003E5254" w14:paraId="6EEF91C4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371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ACA321" w14:textId="179AB65F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Openstelling/Ingebruikname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EFB1D6D" w14:textId="77777777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Van 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bottom w:w="57" w:type="dxa"/>
            </w:tcMar>
          </w:tcPr>
          <w:p w14:paraId="12A4C2C8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56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5D12083" w14:textId="77777777" w:rsidR="00663EF4" w:rsidRPr="003E5254" w:rsidRDefault="00663EF4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14:paraId="52D921B9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</w:tr>
      <w:tr w:rsidR="00663EF4" w:rsidRPr="003E5254" w14:paraId="2548448B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371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7B80B0E" w14:textId="04C8651E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Overdracht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6A8D05DB" w14:textId="77777777" w:rsidR="00663EF4" w:rsidRPr="003E5254" w:rsidRDefault="00663EF4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1559" w:type="dxa"/>
            <w:shd w:val="clear" w:color="auto" w:fill="auto"/>
            <w:tcMar>
              <w:top w:w="57" w:type="dxa"/>
              <w:bottom w:w="57" w:type="dxa"/>
            </w:tcMar>
          </w:tcPr>
          <w:p w14:paraId="3F268072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56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31A5FBE" w14:textId="77777777" w:rsidR="00663EF4" w:rsidRPr="003E5254" w:rsidRDefault="00663EF4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1530" w:type="dxa"/>
            <w:shd w:val="clear" w:color="auto" w:fill="auto"/>
            <w:tcMar>
              <w:top w:w="57" w:type="dxa"/>
              <w:bottom w:w="57" w:type="dxa"/>
            </w:tcMar>
          </w:tcPr>
          <w:p w14:paraId="65D7DD0E" w14:textId="77777777" w:rsidR="00663EF4" w:rsidRPr="003E5254" w:rsidRDefault="00663EF4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r>
              <w:rPr>
                <w:sz w:val="16"/>
                <w:szCs w:val="16"/>
              </w:rPr>
              <w:t>Qx-J20xx</w:t>
            </w:r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607A55E5" w14:textId="77777777" w:rsidR="00663EF4" w:rsidRPr="00357EB7" w:rsidRDefault="00663EF4" w:rsidP="00663EF4">
      <w:pPr>
        <w:pStyle w:val="Lijstalinea"/>
        <w:numPr>
          <w:ilvl w:val="0"/>
          <w:numId w:val="5"/>
        </w:numPr>
        <w:rPr>
          <w:b/>
          <w:bCs/>
          <w:vertAlign w:val="superscript"/>
        </w:rPr>
      </w:pPr>
      <w:r w:rsidRPr="00357EB7">
        <w:rPr>
          <w:b/>
          <w:bCs/>
          <w:vertAlign w:val="superscript"/>
        </w:rPr>
        <w:t>Deze fases wijken af van het gebruikelijke V-Model maar zijn voor VWM relevant i.v.m. inschatten verwachte inzet behoefte</w:t>
      </w:r>
    </w:p>
    <w:p w14:paraId="32EF2CC6" w14:textId="1C9582D2" w:rsidR="00052E11" w:rsidRDefault="00052E1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134"/>
        <w:gridCol w:w="2097"/>
        <w:gridCol w:w="1276"/>
        <w:gridCol w:w="2835"/>
      </w:tblGrid>
      <w:tr w:rsidR="000E7B59" w:rsidRPr="00F72A9C" w14:paraId="69E05452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5D60E93B" w14:textId="77777777" w:rsidR="000E7B59" w:rsidRPr="00F72A9C" w:rsidRDefault="000E7B59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Contactpersonen</w:t>
            </w:r>
          </w:p>
        </w:tc>
      </w:tr>
      <w:tr w:rsidR="000E7B59" w:rsidRPr="003E5254" w14:paraId="6316D110" w14:textId="77777777" w:rsidTr="00712139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439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E0FD076" w14:textId="77777777" w:rsidR="000E7B59" w:rsidRPr="003E5254" w:rsidRDefault="000E7B59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1134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1FBD36AE" w14:textId="77777777" w:rsidR="000E7B59" w:rsidRPr="003E5254" w:rsidRDefault="000E7B59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Bedrijf</w:t>
            </w:r>
          </w:p>
        </w:tc>
        <w:tc>
          <w:tcPr>
            <w:tcW w:w="209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8E775B2" w14:textId="77777777" w:rsidR="000E7B59" w:rsidRPr="003E5254" w:rsidRDefault="000E7B59" w:rsidP="00554F80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Functie</w:t>
            </w:r>
          </w:p>
        </w:tc>
        <w:tc>
          <w:tcPr>
            <w:tcW w:w="1276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29B0841" w14:textId="77777777" w:rsidR="000E7B59" w:rsidRPr="003E5254" w:rsidRDefault="000E7B59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Telefoon</w:t>
            </w:r>
          </w:p>
        </w:tc>
        <w:tc>
          <w:tcPr>
            <w:tcW w:w="283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098703E" w14:textId="77777777" w:rsidR="000E7B59" w:rsidRPr="003E5254" w:rsidRDefault="000E7B59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Email</w:t>
            </w:r>
          </w:p>
        </w:tc>
      </w:tr>
      <w:tr w:rsidR="000E7B59" w:rsidRPr="003E5254" w14:paraId="31A59EBC" w14:textId="77777777" w:rsidTr="00712139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439" w:type="dxa"/>
            <w:tcMar>
              <w:top w:w="57" w:type="dxa"/>
              <w:bottom w:w="57" w:type="dxa"/>
            </w:tcMar>
          </w:tcPr>
          <w:p w14:paraId="7D5F4B25" w14:textId="58E2E6EB" w:rsidR="000E7B59" w:rsidRPr="003E5254" w:rsidRDefault="000E7B59" w:rsidP="00554F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14:paraId="4BD2BFB4" w14:textId="0A66BDDD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097" w:type="dxa"/>
            <w:tcMar>
              <w:top w:w="57" w:type="dxa"/>
              <w:bottom w:w="57" w:type="dxa"/>
            </w:tcMar>
          </w:tcPr>
          <w:p w14:paraId="6F114091" w14:textId="7777777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Projectmanager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03E6F543" w14:textId="13C19F3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4E5BC51C" w14:textId="0605AC4B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</w:tr>
      <w:tr w:rsidR="006B7D9C" w:rsidRPr="003E5254" w14:paraId="0A68F721" w14:textId="77777777" w:rsidTr="00712139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439" w:type="dxa"/>
            <w:tcMar>
              <w:top w:w="57" w:type="dxa"/>
              <w:bottom w:w="57" w:type="dxa"/>
            </w:tcMar>
          </w:tcPr>
          <w:p w14:paraId="4673E7B5" w14:textId="77777777" w:rsidR="006B7D9C" w:rsidRPr="003E5254" w:rsidRDefault="006B7D9C" w:rsidP="00554F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14:paraId="678CF4B3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097" w:type="dxa"/>
            <w:tcMar>
              <w:top w:w="57" w:type="dxa"/>
              <w:bottom w:w="57" w:type="dxa"/>
            </w:tcMar>
          </w:tcPr>
          <w:p w14:paraId="25947116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Contractmanager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AC32EB6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3CE3CE2A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</w:tr>
      <w:tr w:rsidR="006B7D9C" w:rsidRPr="003E5254" w14:paraId="028FB651" w14:textId="77777777" w:rsidTr="00712139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439" w:type="dxa"/>
            <w:tcMar>
              <w:top w:w="57" w:type="dxa"/>
              <w:bottom w:w="57" w:type="dxa"/>
            </w:tcMar>
          </w:tcPr>
          <w:p w14:paraId="5C507478" w14:textId="77777777" w:rsidR="006B7D9C" w:rsidRPr="003E5254" w:rsidRDefault="006B7D9C" w:rsidP="00554F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14:paraId="1590F70A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097" w:type="dxa"/>
            <w:tcMar>
              <w:top w:w="57" w:type="dxa"/>
              <w:bottom w:w="57" w:type="dxa"/>
            </w:tcMar>
          </w:tcPr>
          <w:p w14:paraId="7561FB85" w14:textId="6CF58783" w:rsidR="006B7D9C" w:rsidRPr="003E5254" w:rsidRDefault="00712139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Mgr. P</w:t>
            </w:r>
            <w:r w:rsidR="006B7D9C">
              <w:rPr>
                <w:sz w:val="16"/>
                <w:szCs w:val="16"/>
              </w:rPr>
              <w:t>rojectbeheersing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AFB02B2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1AA3375D" w14:textId="77777777" w:rsidR="006B7D9C" w:rsidRPr="003E5254" w:rsidRDefault="006B7D9C" w:rsidP="00554F80">
            <w:pPr>
              <w:keepNext/>
              <w:rPr>
                <w:sz w:val="16"/>
                <w:szCs w:val="16"/>
              </w:rPr>
            </w:pPr>
          </w:p>
        </w:tc>
      </w:tr>
      <w:tr w:rsidR="000E7B59" w:rsidRPr="003E5254" w14:paraId="19FE1118" w14:textId="77777777" w:rsidTr="00712139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439" w:type="dxa"/>
            <w:tcMar>
              <w:top w:w="57" w:type="dxa"/>
              <w:bottom w:w="57" w:type="dxa"/>
            </w:tcMar>
          </w:tcPr>
          <w:p w14:paraId="39C76ACA" w14:textId="77777777" w:rsidR="000E7B59" w:rsidRPr="003E5254" w:rsidRDefault="000E7B59" w:rsidP="00554F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7" w:type="dxa"/>
              <w:bottom w:w="57" w:type="dxa"/>
            </w:tcMar>
          </w:tcPr>
          <w:p w14:paraId="32588EB7" w14:textId="7777777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097" w:type="dxa"/>
            <w:tcMar>
              <w:top w:w="57" w:type="dxa"/>
              <w:bottom w:w="57" w:type="dxa"/>
            </w:tcMar>
          </w:tcPr>
          <w:p w14:paraId="0A67D953" w14:textId="7777777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Technisch manager</w:t>
            </w:r>
          </w:p>
        </w:tc>
        <w:tc>
          <w:tcPr>
            <w:tcW w:w="1276" w:type="dxa"/>
            <w:tcMar>
              <w:top w:w="57" w:type="dxa"/>
              <w:bottom w:w="57" w:type="dxa"/>
            </w:tcMar>
          </w:tcPr>
          <w:p w14:paraId="4D090CA2" w14:textId="7777777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F3687A1" w14:textId="77777777" w:rsidR="000E7B59" w:rsidRPr="003E5254" w:rsidRDefault="000E7B59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2EC8726E" w14:textId="58644779" w:rsidR="00052E11" w:rsidRDefault="00052E1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851"/>
        <w:gridCol w:w="850"/>
      </w:tblGrid>
      <w:tr w:rsidR="001A69D1" w:rsidRPr="00F72A9C" w14:paraId="20DB4B5B" w14:textId="77777777" w:rsidTr="00554F80">
        <w:tc>
          <w:tcPr>
            <w:tcW w:w="9781" w:type="dxa"/>
            <w:gridSpan w:val="3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23CA3EE3" w14:textId="06EACD42" w:rsidR="001A69D1" w:rsidRPr="00F72A9C" w:rsidRDefault="001A69D1" w:rsidP="00554F80">
            <w:pPr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Type project</w:t>
            </w:r>
          </w:p>
        </w:tc>
      </w:tr>
      <w:tr w:rsidR="00125D47" w:rsidRPr="003E5254" w14:paraId="58A60166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D69F681" w14:textId="77777777" w:rsidR="00125D47" w:rsidRPr="003E5254" w:rsidRDefault="00125D47" w:rsidP="00554F80">
            <w:pPr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522A32E" w14:textId="77777777" w:rsidR="00125D47" w:rsidRPr="003E5254" w:rsidRDefault="00125D47" w:rsidP="00554F80">
            <w:pPr>
              <w:keepNext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JA</w:t>
            </w:r>
          </w:p>
        </w:tc>
        <w:tc>
          <w:tcPr>
            <w:tcW w:w="85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CDB0043" w14:textId="77777777" w:rsidR="00125D47" w:rsidRPr="003E5254" w:rsidRDefault="00125D47" w:rsidP="00554F80">
            <w:pPr>
              <w:keepNext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NEE</w:t>
            </w:r>
          </w:p>
        </w:tc>
      </w:tr>
      <w:tr w:rsidR="00125D47" w:rsidRPr="003E5254" w14:paraId="445D1408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739097F1" w14:textId="07920B5E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125D47">
              <w:rPr>
                <w:sz w:val="16"/>
                <w:szCs w:val="16"/>
              </w:rPr>
              <w:t>anleg of renovatie van een object/weg (inclusief DVM/TTI)</w:t>
            </w:r>
          </w:p>
        </w:tc>
        <w:sdt>
          <w:sdtPr>
            <w:rPr>
              <w:sz w:val="16"/>
              <w:szCs w:val="16"/>
            </w:rPr>
            <w:id w:val="-176506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0D21FC5A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81524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Mar>
                  <w:top w:w="57" w:type="dxa"/>
                  <w:bottom w:w="57" w:type="dxa"/>
                </w:tcMar>
              </w:tcPr>
              <w:p w14:paraId="6BDACFA6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125D47" w:rsidRPr="003E5254" w14:paraId="79690DD1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41D65325" w14:textId="4908BB27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125D47">
              <w:rPr>
                <w:sz w:val="16"/>
                <w:szCs w:val="16"/>
              </w:rPr>
              <w:t>mplementatie nieuw of aangepast DVM-Systeem/functionaliteit of functionele aanpassing van de werkplek</w:t>
            </w:r>
          </w:p>
        </w:tc>
        <w:sdt>
          <w:sdtPr>
            <w:rPr>
              <w:sz w:val="16"/>
              <w:szCs w:val="16"/>
            </w:rPr>
            <w:id w:val="1692033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56407CEB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2956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Mar>
                  <w:top w:w="57" w:type="dxa"/>
                  <w:bottom w:w="57" w:type="dxa"/>
                </w:tcMar>
              </w:tcPr>
              <w:p w14:paraId="03053258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125D47" w:rsidRPr="003E5254" w14:paraId="7A56580B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4E43FF71" w14:textId="06413313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="00125D47">
              <w:rPr>
                <w:sz w:val="16"/>
                <w:szCs w:val="16"/>
              </w:rPr>
              <w:t>ntwikkeling nieuwe functionaliteit DVM, object of werkplek</w:t>
            </w:r>
          </w:p>
        </w:tc>
        <w:sdt>
          <w:sdtPr>
            <w:rPr>
              <w:sz w:val="16"/>
              <w:szCs w:val="16"/>
            </w:rPr>
            <w:id w:val="826010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21AB6DD7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950202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Mar>
                  <w:top w:w="57" w:type="dxa"/>
                  <w:bottom w:w="57" w:type="dxa"/>
                </w:tcMar>
              </w:tcPr>
              <w:p w14:paraId="48A19823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125D47" w:rsidRPr="003E5254" w14:paraId="5756294F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5D7C9C53" w14:textId="4D2921D7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125D47">
              <w:rPr>
                <w:sz w:val="16"/>
                <w:szCs w:val="16"/>
              </w:rPr>
              <w:t>anpassing bestaande functionaliteit DVM, object of werkplek</w:t>
            </w:r>
          </w:p>
        </w:tc>
        <w:sdt>
          <w:sdtPr>
            <w:rPr>
              <w:sz w:val="16"/>
              <w:szCs w:val="16"/>
            </w:rPr>
            <w:id w:val="-1375992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1085FF96" w14:textId="77777777" w:rsidR="00125D47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676458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Mar>
                  <w:top w:w="57" w:type="dxa"/>
                  <w:bottom w:w="57" w:type="dxa"/>
                </w:tcMar>
              </w:tcPr>
              <w:p w14:paraId="7FAAD263" w14:textId="77777777" w:rsidR="00125D47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125D47" w:rsidRPr="003E5254" w14:paraId="6368D206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1F7B9398" w14:textId="01BF8073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Aanpassing c</w:t>
            </w:r>
            <w:r w:rsidR="00125D47">
              <w:rPr>
                <w:sz w:val="16"/>
                <w:szCs w:val="16"/>
              </w:rPr>
              <w:t>onfiguratie DVM, object of werkplek</w:t>
            </w:r>
          </w:p>
        </w:tc>
        <w:sdt>
          <w:sdtPr>
            <w:rPr>
              <w:sz w:val="16"/>
              <w:szCs w:val="16"/>
            </w:rPr>
            <w:id w:val="27761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62D9E42A" w14:textId="77777777" w:rsidR="00125D47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14840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Mar>
                  <w:top w:w="57" w:type="dxa"/>
                  <w:bottom w:w="57" w:type="dxa"/>
                </w:tcMar>
              </w:tcPr>
              <w:p w14:paraId="5C131711" w14:textId="77777777" w:rsidR="00125D47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125D47" w:rsidRPr="003E5254" w14:paraId="51A177BA" w14:textId="77777777" w:rsidTr="001A69D1">
        <w:tblPrEx>
          <w:tblCellMar>
            <w:top w:w="113" w:type="dxa"/>
            <w:bottom w:w="113" w:type="dxa"/>
          </w:tblCellMar>
        </w:tblPrEx>
        <w:tc>
          <w:tcPr>
            <w:tcW w:w="8080" w:type="dxa"/>
            <w:tcMar>
              <w:top w:w="57" w:type="dxa"/>
              <w:bottom w:w="57" w:type="dxa"/>
            </w:tcMar>
          </w:tcPr>
          <w:p w14:paraId="474E0AC5" w14:textId="20AB84AA" w:rsidR="00125D47" w:rsidRPr="003E5254" w:rsidRDefault="00ED7E49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="00125D47">
              <w:rPr>
                <w:sz w:val="16"/>
                <w:szCs w:val="16"/>
              </w:rPr>
              <w:t>nderhoud aan DVM, object of werkplek.</w:t>
            </w:r>
          </w:p>
        </w:tc>
        <w:sdt>
          <w:sdtPr>
            <w:rPr>
              <w:sz w:val="16"/>
              <w:szCs w:val="16"/>
            </w:rPr>
            <w:id w:val="219790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1" w:type="dxa"/>
                <w:tcMar>
                  <w:top w:w="57" w:type="dxa"/>
                  <w:bottom w:w="57" w:type="dxa"/>
                </w:tcMar>
              </w:tcPr>
              <w:p w14:paraId="17FFF233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850" w:type="dxa"/>
            <w:tcMar>
              <w:top w:w="57" w:type="dxa"/>
              <w:bottom w:w="57" w:type="dxa"/>
            </w:tcMar>
          </w:tcPr>
          <w:sdt>
            <w:sdtPr>
              <w:rPr>
                <w:sz w:val="16"/>
                <w:szCs w:val="16"/>
              </w:rPr>
              <w:id w:val="1888530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FB3EB5" w14:textId="77777777" w:rsidR="00125D47" w:rsidRPr="003E5254" w:rsidRDefault="00125D47" w:rsidP="00554F80">
                <w:pPr>
                  <w:keepNext/>
                  <w:jc w:val="center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</w:tr>
    </w:tbl>
    <w:p w14:paraId="76140159" w14:textId="70DC4B03" w:rsidR="00D16F31" w:rsidRDefault="00D16F3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600"/>
        <w:gridCol w:w="482"/>
        <w:gridCol w:w="552"/>
        <w:gridCol w:w="5628"/>
      </w:tblGrid>
      <w:tr w:rsidR="009F3C26" w:rsidRPr="00DE3821" w14:paraId="5CBBB310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FCB7E5F" w14:textId="77777777" w:rsidR="009F3C26" w:rsidRPr="00DE3821" w:rsidRDefault="009F3C26" w:rsidP="00554F80">
            <w:pPr>
              <w:rPr>
                <w:b/>
                <w:caps/>
                <w:sz w:val="24"/>
              </w:rPr>
            </w:pPr>
            <w:r w:rsidRPr="00943E02">
              <w:rPr>
                <w:b/>
                <w:caps/>
                <w:sz w:val="20"/>
              </w:rPr>
              <w:t>Scope</w:t>
            </w:r>
          </w:p>
        </w:tc>
      </w:tr>
      <w:tr w:rsidR="009F3C26" w:rsidRPr="00033A06" w14:paraId="264D17EE" w14:textId="77777777" w:rsidTr="00554F80">
        <w:tc>
          <w:tcPr>
            <w:tcW w:w="2519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7D161A1" w14:textId="77777777" w:rsidR="009F3C26" w:rsidRPr="00033A06" w:rsidRDefault="009F3C26" w:rsidP="00554F80">
            <w:pPr>
              <w:keepNext/>
              <w:keepLines/>
              <w:tabs>
                <w:tab w:val="right" w:pos="2176"/>
              </w:tabs>
              <w:ind w:left="-1530" w:firstLine="1530"/>
              <w:rPr>
                <w:rFonts w:cstheme="minorHAnsi"/>
                <w:b/>
                <w:sz w:val="16"/>
                <w:szCs w:val="16"/>
              </w:rPr>
            </w:pPr>
            <w:r w:rsidRPr="00033A06">
              <w:rPr>
                <w:rFonts w:cstheme="minorHAnsi"/>
                <w:b/>
                <w:sz w:val="16"/>
                <w:szCs w:val="16"/>
              </w:rPr>
              <w:t>Systeem</w:t>
            </w:r>
          </w:p>
        </w:tc>
        <w:tc>
          <w:tcPr>
            <w:tcW w:w="600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269B17C9" w14:textId="77777777" w:rsidR="009F3C26" w:rsidRPr="00033A06" w:rsidRDefault="009F3C26" w:rsidP="00554F80">
            <w:pPr>
              <w:keepNext/>
              <w:keepLines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Ja</w:t>
            </w:r>
          </w:p>
        </w:tc>
        <w:tc>
          <w:tcPr>
            <w:tcW w:w="482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26EC39A3" w14:textId="77777777" w:rsidR="009F3C26" w:rsidRPr="00033A06" w:rsidRDefault="009F3C26" w:rsidP="00554F80">
            <w:pPr>
              <w:keepNext/>
              <w:keepLines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Nee</w:t>
            </w:r>
          </w:p>
        </w:tc>
        <w:tc>
          <w:tcPr>
            <w:tcW w:w="552" w:type="dxa"/>
            <w:shd w:val="clear" w:color="auto" w:fill="DBE5F1" w:themeFill="accent1" w:themeFillTint="33"/>
            <w:tcMar>
              <w:left w:w="57" w:type="dxa"/>
              <w:right w:w="57" w:type="dxa"/>
            </w:tcMar>
          </w:tcPr>
          <w:p w14:paraId="4F6BDDDB" w14:textId="77777777" w:rsidR="009F3C26" w:rsidRPr="00033A06" w:rsidRDefault="009F3C26" w:rsidP="00554F80">
            <w:pPr>
              <w:keepNext/>
              <w:keepLines/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NVT</w:t>
            </w:r>
          </w:p>
        </w:tc>
        <w:tc>
          <w:tcPr>
            <w:tcW w:w="5628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82B0ADF" w14:textId="77777777" w:rsidR="009F3C26" w:rsidRPr="00033A06" w:rsidRDefault="009F3C26" w:rsidP="00554F80">
            <w:pPr>
              <w:keepNext/>
              <w:keepLines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Toelichting</w:t>
            </w:r>
          </w:p>
        </w:tc>
      </w:tr>
      <w:tr w:rsidR="009F3C26" w:rsidRPr="007B796B" w14:paraId="0DAB3EAB" w14:textId="77777777" w:rsidTr="00554F80">
        <w:tc>
          <w:tcPr>
            <w:tcW w:w="2519" w:type="dxa"/>
            <w:shd w:val="clear" w:color="auto" w:fill="auto"/>
            <w:tcMar>
              <w:top w:w="57" w:type="dxa"/>
              <w:bottom w:w="57" w:type="dxa"/>
            </w:tcMar>
          </w:tcPr>
          <w:p w14:paraId="769BD64E" w14:textId="77777777" w:rsidR="009F3C26" w:rsidRPr="003E5254" w:rsidRDefault="009F3C26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Object</w:t>
            </w:r>
          </w:p>
        </w:tc>
        <w:sdt>
          <w:sdtPr>
            <w:rPr>
              <w:rFonts w:cstheme="minorHAnsi"/>
              <w:sz w:val="16"/>
              <w:szCs w:val="16"/>
            </w:rPr>
            <w:id w:val="-41693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0" w:type="dxa"/>
                <w:tcMar>
                  <w:left w:w="57" w:type="dxa"/>
                  <w:right w:w="57" w:type="dxa"/>
                </w:tcMar>
              </w:tcPr>
              <w:p w14:paraId="53796E2A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788923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2" w:type="dxa"/>
                <w:tcMar>
                  <w:left w:w="57" w:type="dxa"/>
                  <w:right w:w="57" w:type="dxa"/>
                </w:tcMar>
              </w:tcPr>
              <w:p w14:paraId="74841699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12099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2" w:type="dxa"/>
                <w:tcMar>
                  <w:left w:w="57" w:type="dxa"/>
                  <w:right w:w="57" w:type="dxa"/>
                </w:tcMar>
              </w:tcPr>
              <w:p w14:paraId="0A63E784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28" w:type="dxa"/>
            <w:shd w:val="clear" w:color="auto" w:fill="auto"/>
            <w:tcMar>
              <w:top w:w="57" w:type="dxa"/>
              <w:bottom w:w="57" w:type="dxa"/>
            </w:tcMar>
          </w:tcPr>
          <w:p w14:paraId="35B57737" w14:textId="77777777" w:rsidR="009F3C26" w:rsidRPr="00033A06" w:rsidRDefault="009F3C26" w:rsidP="00554F80">
            <w:pPr>
              <w:keepNext/>
              <w:keepLines/>
              <w:tabs>
                <w:tab w:val="left" w:pos="968"/>
              </w:tabs>
              <w:rPr>
                <w:rFonts w:cstheme="minorHAnsi"/>
                <w:sz w:val="16"/>
                <w:szCs w:val="16"/>
              </w:rPr>
            </w:pPr>
          </w:p>
        </w:tc>
      </w:tr>
      <w:tr w:rsidR="009F3C26" w:rsidRPr="00F72A9C" w14:paraId="3F24D534" w14:textId="77777777" w:rsidTr="00554F80">
        <w:tc>
          <w:tcPr>
            <w:tcW w:w="2519" w:type="dxa"/>
            <w:shd w:val="clear" w:color="auto" w:fill="auto"/>
            <w:tcMar>
              <w:top w:w="57" w:type="dxa"/>
              <w:bottom w:w="57" w:type="dxa"/>
            </w:tcMar>
          </w:tcPr>
          <w:p w14:paraId="7D8FD6BF" w14:textId="77777777" w:rsidR="009F3C26" w:rsidRPr="00F72A9C" w:rsidRDefault="009F3C26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Werkplek</w:t>
            </w:r>
          </w:p>
        </w:tc>
        <w:sdt>
          <w:sdtPr>
            <w:rPr>
              <w:rFonts w:cstheme="minorHAnsi"/>
              <w:sz w:val="16"/>
              <w:szCs w:val="16"/>
            </w:rPr>
            <w:id w:val="-1505893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0" w:type="dxa"/>
                <w:tcMar>
                  <w:left w:w="57" w:type="dxa"/>
                  <w:right w:w="57" w:type="dxa"/>
                </w:tcMar>
              </w:tcPr>
              <w:p w14:paraId="122E592C" w14:textId="77777777" w:rsidR="009F3C26" w:rsidRPr="00F72A9C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1889946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2" w:type="dxa"/>
                <w:tcMar>
                  <w:left w:w="57" w:type="dxa"/>
                  <w:right w:w="57" w:type="dxa"/>
                </w:tcMar>
              </w:tcPr>
              <w:p w14:paraId="171FA329" w14:textId="77777777" w:rsidR="009F3C26" w:rsidRPr="00F72A9C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2034487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2" w:type="dxa"/>
                <w:tcMar>
                  <w:left w:w="57" w:type="dxa"/>
                  <w:right w:w="57" w:type="dxa"/>
                </w:tcMar>
              </w:tcPr>
              <w:p w14:paraId="33C31BE2" w14:textId="77777777" w:rsidR="009F3C26" w:rsidRPr="00F72A9C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28" w:type="dxa"/>
            <w:shd w:val="clear" w:color="auto" w:fill="auto"/>
            <w:tcMar>
              <w:top w:w="57" w:type="dxa"/>
              <w:bottom w:w="57" w:type="dxa"/>
            </w:tcMar>
          </w:tcPr>
          <w:p w14:paraId="5F118B96" w14:textId="77777777" w:rsidR="009F3C26" w:rsidRPr="00F72A9C" w:rsidRDefault="009F3C26" w:rsidP="00554F80">
            <w:pPr>
              <w:keepNext/>
              <w:keepLines/>
              <w:rPr>
                <w:rFonts w:cstheme="minorHAnsi"/>
                <w:sz w:val="16"/>
                <w:szCs w:val="16"/>
              </w:rPr>
            </w:pPr>
          </w:p>
        </w:tc>
      </w:tr>
      <w:tr w:rsidR="009F3C26" w:rsidRPr="007B796B" w14:paraId="0CC17BD8" w14:textId="77777777" w:rsidTr="00554F80">
        <w:tc>
          <w:tcPr>
            <w:tcW w:w="2519" w:type="dxa"/>
            <w:shd w:val="clear" w:color="auto" w:fill="auto"/>
            <w:tcMar>
              <w:top w:w="57" w:type="dxa"/>
              <w:bottom w:w="57" w:type="dxa"/>
            </w:tcMar>
          </w:tcPr>
          <w:p w14:paraId="03141252" w14:textId="77777777" w:rsidR="009F3C26" w:rsidRPr="003E5254" w:rsidRDefault="009F3C26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DVM</w:t>
            </w:r>
          </w:p>
        </w:tc>
        <w:sdt>
          <w:sdtPr>
            <w:rPr>
              <w:rFonts w:cstheme="minorHAnsi"/>
              <w:sz w:val="16"/>
              <w:szCs w:val="16"/>
            </w:rPr>
            <w:id w:val="-1542357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0" w:type="dxa"/>
                <w:tcMar>
                  <w:left w:w="57" w:type="dxa"/>
                  <w:right w:w="57" w:type="dxa"/>
                </w:tcMar>
              </w:tcPr>
              <w:p w14:paraId="340F92E1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649704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2" w:type="dxa"/>
                <w:tcMar>
                  <w:left w:w="57" w:type="dxa"/>
                  <w:right w:w="57" w:type="dxa"/>
                </w:tcMar>
              </w:tcPr>
              <w:p w14:paraId="54829955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994296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2" w:type="dxa"/>
                <w:tcMar>
                  <w:left w:w="57" w:type="dxa"/>
                  <w:right w:w="57" w:type="dxa"/>
                </w:tcMar>
              </w:tcPr>
              <w:p w14:paraId="31412952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28" w:type="dxa"/>
            <w:shd w:val="clear" w:color="auto" w:fill="auto"/>
            <w:tcMar>
              <w:top w:w="57" w:type="dxa"/>
              <w:bottom w:w="57" w:type="dxa"/>
            </w:tcMar>
          </w:tcPr>
          <w:p w14:paraId="2BDB07A8" w14:textId="77777777" w:rsidR="009F3C26" w:rsidRPr="00033A06" w:rsidRDefault="009F3C26" w:rsidP="00554F80">
            <w:pPr>
              <w:keepNext/>
              <w:keepLines/>
              <w:rPr>
                <w:rFonts w:cstheme="minorHAnsi"/>
                <w:sz w:val="16"/>
                <w:szCs w:val="16"/>
              </w:rPr>
            </w:pPr>
          </w:p>
        </w:tc>
      </w:tr>
      <w:tr w:rsidR="009F3C26" w:rsidRPr="007B796B" w14:paraId="579219D0" w14:textId="77777777" w:rsidTr="00554F80">
        <w:tc>
          <w:tcPr>
            <w:tcW w:w="2519" w:type="dxa"/>
            <w:shd w:val="clear" w:color="auto" w:fill="auto"/>
            <w:tcMar>
              <w:top w:w="57" w:type="dxa"/>
              <w:bottom w:w="57" w:type="dxa"/>
            </w:tcMar>
          </w:tcPr>
          <w:p w14:paraId="75B8CFB4" w14:textId="77777777" w:rsidR="009F3C26" w:rsidRPr="003E5254" w:rsidRDefault="009F3C26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Werkprocessen</w:t>
            </w:r>
          </w:p>
        </w:tc>
        <w:sdt>
          <w:sdtPr>
            <w:rPr>
              <w:rFonts w:cstheme="minorHAnsi"/>
              <w:sz w:val="16"/>
              <w:szCs w:val="16"/>
            </w:rPr>
            <w:id w:val="-816335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0" w:type="dxa"/>
                <w:tcMar>
                  <w:left w:w="57" w:type="dxa"/>
                  <w:right w:w="57" w:type="dxa"/>
                </w:tcMar>
              </w:tcPr>
              <w:p w14:paraId="4E051C1C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192259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2" w:type="dxa"/>
                <w:tcMar>
                  <w:left w:w="57" w:type="dxa"/>
                  <w:right w:w="57" w:type="dxa"/>
                </w:tcMar>
              </w:tcPr>
              <w:p w14:paraId="3514316B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16"/>
              <w:szCs w:val="16"/>
            </w:rPr>
            <w:id w:val="-1462339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2" w:type="dxa"/>
                <w:tcMar>
                  <w:left w:w="57" w:type="dxa"/>
                  <w:right w:w="57" w:type="dxa"/>
                </w:tcMar>
              </w:tcPr>
              <w:p w14:paraId="62B8A824" w14:textId="77777777" w:rsidR="009F3C26" w:rsidRPr="00033A06" w:rsidRDefault="009F3C26" w:rsidP="00554F80">
                <w:pPr>
                  <w:keepNext/>
                  <w:keepLines/>
                  <w:jc w:val="center"/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theme="minorHAnsi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628" w:type="dxa"/>
            <w:shd w:val="clear" w:color="auto" w:fill="auto"/>
            <w:tcMar>
              <w:top w:w="57" w:type="dxa"/>
              <w:bottom w:w="57" w:type="dxa"/>
            </w:tcMar>
          </w:tcPr>
          <w:p w14:paraId="611757D9" w14:textId="77777777" w:rsidR="009F3C26" w:rsidRPr="00033A06" w:rsidRDefault="009F3C26" w:rsidP="00554F80">
            <w:pPr>
              <w:keepNext/>
              <w:keepLines/>
              <w:rPr>
                <w:rFonts w:cstheme="minorHAnsi"/>
                <w:sz w:val="16"/>
                <w:szCs w:val="16"/>
              </w:rPr>
            </w:pPr>
          </w:p>
        </w:tc>
      </w:tr>
    </w:tbl>
    <w:p w14:paraId="1B9AE18C" w14:textId="77777777" w:rsidR="009F3C26" w:rsidRDefault="009F3C26"/>
    <w:tbl>
      <w:tblPr>
        <w:tblStyle w:val="Tabelraster"/>
        <w:tblW w:w="97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84"/>
        <w:gridCol w:w="1425"/>
        <w:gridCol w:w="4057"/>
        <w:gridCol w:w="892"/>
        <w:gridCol w:w="914"/>
        <w:gridCol w:w="873"/>
      </w:tblGrid>
      <w:tr w:rsidR="001A69D1" w:rsidRPr="00DE3821" w14:paraId="1925E220" w14:textId="77777777" w:rsidTr="0095614C">
        <w:tc>
          <w:tcPr>
            <w:tcW w:w="9745" w:type="dxa"/>
            <w:gridSpan w:val="6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094AE452" w14:textId="2D30F955" w:rsidR="001A69D1" w:rsidRDefault="001A69D1" w:rsidP="00D16F31">
            <w:pPr>
              <w:keepNext/>
              <w:rPr>
                <w:b/>
                <w:caps/>
                <w:sz w:val="24"/>
              </w:rPr>
            </w:pPr>
            <w:r>
              <w:rPr>
                <w:b/>
                <w:caps/>
                <w:sz w:val="24"/>
              </w:rPr>
              <w:lastRenderedPageBreak/>
              <w:t>Afspraken en Procedures</w:t>
            </w:r>
          </w:p>
        </w:tc>
      </w:tr>
      <w:tr w:rsidR="00D16F31" w:rsidRPr="003E5254" w14:paraId="14654FAF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D60B246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Fase</w:t>
            </w:r>
          </w:p>
        </w:tc>
        <w:tc>
          <w:tcPr>
            <w:tcW w:w="1425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61A420A9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Onderwerp</w:t>
            </w:r>
          </w:p>
        </w:tc>
        <w:tc>
          <w:tcPr>
            <w:tcW w:w="4057" w:type="dxa"/>
            <w:shd w:val="clear" w:color="auto" w:fill="DBE5F1" w:themeFill="accent1" w:themeFillTint="33"/>
          </w:tcPr>
          <w:p w14:paraId="7085EF8C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89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D43CD3C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Akkoord</w:t>
            </w:r>
          </w:p>
        </w:tc>
        <w:tc>
          <w:tcPr>
            <w:tcW w:w="91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D256EE9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Niet Akkoord</w:t>
            </w:r>
          </w:p>
        </w:tc>
        <w:tc>
          <w:tcPr>
            <w:tcW w:w="87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01C9AA3" w14:textId="77777777" w:rsidR="00D16F31" w:rsidRPr="003E5254" w:rsidRDefault="00D16F31" w:rsidP="00D16F31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NVT</w:t>
            </w:r>
          </w:p>
        </w:tc>
      </w:tr>
      <w:tr w:rsidR="00D16F31" w:rsidRPr="003E5254" w14:paraId="4DDCE8EB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rPr>
          <w:trHeight w:val="284"/>
        </w:trPr>
        <w:tc>
          <w:tcPr>
            <w:tcW w:w="1584" w:type="dxa"/>
            <w:tcMar>
              <w:top w:w="57" w:type="dxa"/>
              <w:bottom w:w="57" w:type="dxa"/>
            </w:tcMar>
          </w:tcPr>
          <w:p w14:paraId="0DAEB8C8" w14:textId="77777777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Gehele project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02F379B9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</w:t>
            </w:r>
          </w:p>
        </w:tc>
        <w:tc>
          <w:tcPr>
            <w:tcW w:w="4057" w:type="dxa"/>
          </w:tcPr>
          <w:p w14:paraId="51915000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Als na ondertekenen van het TID de </w:t>
            </w:r>
            <w:proofErr w:type="gramStart"/>
            <w:r>
              <w:rPr>
                <w:sz w:val="16"/>
                <w:szCs w:val="16"/>
              </w:rPr>
              <w:t>project planning</w:t>
            </w:r>
            <w:proofErr w:type="gramEnd"/>
            <w:r>
              <w:rPr>
                <w:sz w:val="16"/>
                <w:szCs w:val="16"/>
              </w:rPr>
              <w:t xml:space="preserve"> wijzigt t.o.v. wat in document is vastgelegd dan heeft dit gevolgen voor de afgesproken capaciteit en deze dient dan herzien te worden. 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4EB6E6C5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59BFEB15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32AA6477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0AF18DED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2EE06859" w14:textId="77777777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Ontwerpfase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720FE42A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Ontwerptoetsen</w:t>
            </w:r>
          </w:p>
        </w:tc>
        <w:tc>
          <w:tcPr>
            <w:tcW w:w="4057" w:type="dxa"/>
          </w:tcPr>
          <w:p w14:paraId="66B1042F" w14:textId="6449912D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Voorontwerpen, definitieve ontwerpen en uitvoeringsontwerpen kunnen grote impact hebben op de beschikbaar gestelde capacit</w:t>
            </w:r>
            <w:r w:rsidR="002B5A57">
              <w:rPr>
                <w:sz w:val="16"/>
                <w:szCs w:val="16"/>
              </w:rPr>
              <w:t>ei</w:t>
            </w:r>
            <w:r>
              <w:rPr>
                <w:sz w:val="16"/>
                <w:szCs w:val="16"/>
              </w:rPr>
              <w:t>t, het project dient voor toets verzoek met afspraken te maken met transitiemanagement over de te toetsen stukken en de toets termijn.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2FFA72B1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360EAE31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6C3D68FC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77E929A9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6FDE72AB" w14:textId="77777777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Gehele project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43E20574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Afwijkingen</w:t>
            </w:r>
          </w:p>
        </w:tc>
        <w:tc>
          <w:tcPr>
            <w:tcW w:w="4057" w:type="dxa"/>
          </w:tcPr>
          <w:p w14:paraId="50F80C61" w14:textId="1D763CA6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Mandaat ten aanzien van accepteren afwijkingen ligt bij de </w:t>
            </w:r>
            <w:r w:rsidR="002B5A57">
              <w:rPr>
                <w:sz w:val="16"/>
                <w:szCs w:val="16"/>
              </w:rPr>
              <w:t>WVM-</w:t>
            </w:r>
            <w:r>
              <w:rPr>
                <w:sz w:val="16"/>
                <w:szCs w:val="16"/>
              </w:rPr>
              <w:t>netwerkdienst (OT)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56FFCBE4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2E3DBDD3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11A812E2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4DE19FE7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46F03620" w14:textId="77777777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Gehele Project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08593BAD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Acceptatie </w:t>
            </w:r>
          </w:p>
        </w:tc>
        <w:tc>
          <w:tcPr>
            <w:tcW w:w="4057" w:type="dxa"/>
          </w:tcPr>
          <w:p w14:paraId="62530B5A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Mandaat ten aanzien van accepteren uitgevoerde werkzaamheden, ontwerpen en overige document toetsen ligt bij Transitiemanagement.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26E75BAE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14B4EFD7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7C61C579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27C8F007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63C03EF3" w14:textId="77777777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Gehele Project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53491312" w14:textId="1C15BD2D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Informatie</w:t>
            </w:r>
          </w:p>
        </w:tc>
        <w:tc>
          <w:tcPr>
            <w:tcW w:w="4057" w:type="dxa"/>
          </w:tcPr>
          <w:p w14:paraId="69B3755D" w14:textId="4F831D4B" w:rsidR="00D16F31" w:rsidRPr="00C12D8C" w:rsidRDefault="00D16F31" w:rsidP="002B5A57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Transitiemanagement is eerste aanspreekpunt voor project.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24AA6DD8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3944B104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1B47AD1D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32972F59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62AD02C0" w14:textId="77777777" w:rsidR="00D16F31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Gehele project 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224F6129" w14:textId="77777777" w:rsidR="00D16F31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Overleggen</w:t>
            </w:r>
          </w:p>
        </w:tc>
        <w:tc>
          <w:tcPr>
            <w:tcW w:w="4057" w:type="dxa"/>
          </w:tcPr>
          <w:p w14:paraId="5A4F1A77" w14:textId="47A63D77" w:rsidR="00D16F31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 verkeercentrales kennen een aantal soorten overlegstructuren een hiervan is het transitie/implementatie overleg. In dit overleg worden de uit te voeren transities besproken met de verkeercentrale. Dit overleg wordt gefaciliteerd door een vertegenwoordiger van GPO/PPO technisch management. Verder zitten in dit overleg een transitiemanager een verkeerskundig en een wegverkeersleider. Indien niet beschikbaar zal de rol er een interne toetsing door </w:t>
            </w:r>
            <w:r w:rsidR="002B5A57">
              <w:rPr>
                <w:sz w:val="16"/>
                <w:szCs w:val="16"/>
              </w:rPr>
              <w:t>WVM-</w:t>
            </w:r>
            <w:r>
              <w:rPr>
                <w:sz w:val="16"/>
                <w:szCs w:val="16"/>
              </w:rPr>
              <w:t>transitiemanagement gefaciliteerd worden. Dit overleg vindt elke 2 weken plaats</w:t>
            </w:r>
            <w:r w:rsidR="002B5A57">
              <w:rPr>
                <w:sz w:val="16"/>
                <w:szCs w:val="16"/>
              </w:rPr>
              <w:t>.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27B72664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38489808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53FD2C3E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636A443C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6D004797" w14:textId="3B3DC7B0" w:rsidR="00D16F31" w:rsidRPr="003E5254" w:rsidRDefault="00D16F31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Ontwerpfase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3EC75907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Overleggen</w:t>
            </w:r>
          </w:p>
        </w:tc>
        <w:tc>
          <w:tcPr>
            <w:tcW w:w="4057" w:type="dxa"/>
          </w:tcPr>
          <w:p w14:paraId="00AF2E0D" w14:textId="52FDF8BA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 verkeercentrales kennen een aantal soorten overlegstructuren een hiervan is het fasering/</w:t>
            </w:r>
            <w:proofErr w:type="spellStart"/>
            <w:r>
              <w:rPr>
                <w:sz w:val="16"/>
                <w:szCs w:val="16"/>
              </w:rPr>
              <w:t>projectering</w:t>
            </w:r>
            <w:proofErr w:type="spellEnd"/>
            <w:r w:rsidR="00627B3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overleg. Dit overleg heeft een verkeerskundig karakter en dient ter voor bereiding van de realisatiefase. 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5B86474B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4969E648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7EB43BE2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  <w:tr w:rsidR="00D16F31" w:rsidRPr="003E5254" w14:paraId="028B9683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1584" w:type="dxa"/>
            <w:tcMar>
              <w:top w:w="57" w:type="dxa"/>
              <w:bottom w:w="57" w:type="dxa"/>
            </w:tcMar>
          </w:tcPr>
          <w:p w14:paraId="7EC8AACD" w14:textId="780FDC9C" w:rsidR="00D16F31" w:rsidRPr="003E5254" w:rsidRDefault="001054F4" w:rsidP="00554F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Gehele project</w:t>
            </w:r>
          </w:p>
        </w:tc>
        <w:tc>
          <w:tcPr>
            <w:tcW w:w="1425" w:type="dxa"/>
            <w:tcMar>
              <w:top w:w="57" w:type="dxa"/>
              <w:bottom w:w="57" w:type="dxa"/>
            </w:tcMar>
          </w:tcPr>
          <w:p w14:paraId="734D8816" w14:textId="6662B4FA" w:rsidR="00D16F31" w:rsidRPr="003E5254" w:rsidRDefault="001054F4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KES</w:t>
            </w:r>
          </w:p>
        </w:tc>
        <w:tc>
          <w:tcPr>
            <w:tcW w:w="4057" w:type="dxa"/>
          </w:tcPr>
          <w:p w14:paraId="006A9986" w14:textId="422D2F5E" w:rsidR="00D16F31" w:rsidRPr="003E5254" w:rsidRDefault="001054F4" w:rsidP="00554F80">
            <w:pPr>
              <w:keepNext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Acceptatie van overeengekomen KES&lt;VERSIENAAM INVULLEN&gt;</w:t>
            </w:r>
          </w:p>
        </w:tc>
        <w:tc>
          <w:tcPr>
            <w:tcW w:w="892" w:type="dxa"/>
            <w:tcMar>
              <w:top w:w="57" w:type="dxa"/>
              <w:bottom w:w="57" w:type="dxa"/>
            </w:tcMar>
          </w:tcPr>
          <w:p w14:paraId="149061F4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14" w:type="dxa"/>
            <w:tcMar>
              <w:top w:w="57" w:type="dxa"/>
              <w:bottom w:w="57" w:type="dxa"/>
            </w:tcMar>
          </w:tcPr>
          <w:p w14:paraId="020A90EE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73" w:type="dxa"/>
            <w:tcMar>
              <w:top w:w="57" w:type="dxa"/>
              <w:bottom w:w="57" w:type="dxa"/>
            </w:tcMar>
          </w:tcPr>
          <w:p w14:paraId="6A66BDC8" w14:textId="77777777" w:rsidR="00D16F31" w:rsidRPr="003E5254" w:rsidRDefault="00D16F31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5D99A669" w14:textId="6A91F358" w:rsidR="00052DE7" w:rsidRDefault="00052DE7"/>
    <w:tbl>
      <w:tblPr>
        <w:tblStyle w:val="Tabelraster"/>
        <w:tblW w:w="980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9350"/>
      </w:tblGrid>
      <w:tr w:rsidR="00B36E6B" w:rsidRPr="00DE3821" w14:paraId="3D24C7D1" w14:textId="77777777" w:rsidTr="002C1C6C">
        <w:tc>
          <w:tcPr>
            <w:tcW w:w="9804" w:type="dxa"/>
            <w:gridSpan w:val="2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06EFEB5B" w14:textId="7BEC85E4" w:rsidR="00B36E6B" w:rsidRPr="00DE3821" w:rsidRDefault="00B36E6B" w:rsidP="00F469A2">
            <w:pPr>
              <w:keepNext/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lastRenderedPageBreak/>
              <w:t>Escalatie model</w:t>
            </w:r>
          </w:p>
        </w:tc>
      </w:tr>
      <w:tr w:rsidR="00F94CE8" w:rsidRPr="00033A06" w14:paraId="62A2D1EC" w14:textId="77777777" w:rsidTr="002C1C6C">
        <w:tblPrEx>
          <w:tblCellMar>
            <w:top w:w="113" w:type="dxa"/>
            <w:bottom w:w="113" w:type="dxa"/>
          </w:tblCellMar>
        </w:tblPrEx>
        <w:trPr>
          <w:trHeight w:val="5369"/>
        </w:trPr>
        <w:tc>
          <w:tcPr>
            <w:tcW w:w="45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61DB6AA5" w14:textId="77777777" w:rsidR="00F94CE8" w:rsidRPr="00033A06" w:rsidRDefault="00F94CE8" w:rsidP="00554F80">
            <w:pPr>
              <w:rPr>
                <w:b/>
                <w:sz w:val="16"/>
                <w:szCs w:val="16"/>
              </w:rPr>
            </w:pPr>
          </w:p>
        </w:tc>
        <w:tc>
          <w:tcPr>
            <w:tcW w:w="9350" w:type="dxa"/>
            <w:tcMar>
              <w:top w:w="57" w:type="dxa"/>
              <w:bottom w:w="57" w:type="dxa"/>
            </w:tcMar>
          </w:tcPr>
          <w:p w14:paraId="39971A47" w14:textId="77777777" w:rsidR="00F94CE8" w:rsidRDefault="00F94CE8" w:rsidP="00554F80">
            <w:pPr>
              <w:tabs>
                <w:tab w:val="left" w:pos="5534"/>
              </w:tabs>
              <w:rPr>
                <w:sz w:val="16"/>
                <w:szCs w:val="16"/>
              </w:rPr>
            </w:pPr>
          </w:p>
          <w:p w14:paraId="74D7E391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19422059" w14:textId="77777777" w:rsidR="00F94CE8" w:rsidRDefault="00F94CE8" w:rsidP="00554F80">
            <w:pPr>
              <w:rPr>
                <w:sz w:val="16"/>
                <w:szCs w:val="16"/>
              </w:rPr>
            </w:pPr>
          </w:p>
          <w:p w14:paraId="18DFB4C0" w14:textId="77777777" w:rsidR="00F94CE8" w:rsidRDefault="00F94CE8" w:rsidP="00554F80">
            <w:pPr>
              <w:rPr>
                <w:sz w:val="16"/>
                <w:szCs w:val="16"/>
              </w:rPr>
            </w:pPr>
          </w:p>
          <w:p w14:paraId="5925E8FD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1E681771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1A580240" w14:textId="77777777" w:rsidR="00F94CE8" w:rsidRPr="0014319E" w:rsidRDefault="00F94CE8" w:rsidP="00554F80">
            <w:pPr>
              <w:jc w:val="center"/>
              <w:rPr>
                <w:sz w:val="16"/>
                <w:szCs w:val="16"/>
              </w:rPr>
            </w:pPr>
          </w:p>
          <w:p w14:paraId="3D5B0D91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692455FB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32036403" w14:textId="77777777" w:rsidR="00F94CE8" w:rsidRPr="0014319E" w:rsidRDefault="00F94CE8" w:rsidP="00554F80">
            <w:pPr>
              <w:rPr>
                <w:sz w:val="16"/>
                <w:szCs w:val="16"/>
              </w:rPr>
            </w:pPr>
          </w:p>
          <w:p w14:paraId="47209B29" w14:textId="77777777" w:rsidR="00F94CE8" w:rsidRDefault="00F94CE8" w:rsidP="00554F80">
            <w:pPr>
              <w:rPr>
                <w:sz w:val="16"/>
                <w:szCs w:val="16"/>
              </w:rPr>
            </w:pPr>
          </w:p>
          <w:p w14:paraId="48ED4617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14:paraId="51A6C429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05C030A4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3916AB97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35C1998C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5F2C5398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428FCFDA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2225ABAC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66A570FB" w14:textId="0EB5EAD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73FEE736" w14:textId="77777777" w:rsidR="00B024A9" w:rsidRDefault="00B024A9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73EC2A51" w14:textId="77777777" w:rsidR="00F94CE8" w:rsidRDefault="00F94CE8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46205D29" w14:textId="77777777" w:rsidR="00F94CE8" w:rsidRPr="0014319E" w:rsidRDefault="00F94CE8" w:rsidP="00554F80">
            <w:pPr>
              <w:tabs>
                <w:tab w:val="left" w:pos="3132"/>
              </w:tabs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1B5C3762" wp14:editId="3BC56C9D">
                  <wp:extent cx="2910840" cy="3467134"/>
                  <wp:effectExtent l="0" t="0" r="3810" b="0"/>
                  <wp:docPr id="23" name="Afbeelding 23" descr="Afbeelding met tekst, kaart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218" cy="3483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315D2B" w14:textId="0CD03189" w:rsidR="00052DE7" w:rsidRDefault="00052DE7"/>
    <w:tbl>
      <w:tblPr>
        <w:tblStyle w:val="Tabelraster"/>
        <w:tblW w:w="98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"/>
        <w:gridCol w:w="9471"/>
      </w:tblGrid>
      <w:tr w:rsidR="00373AF2" w:rsidRPr="00DE3821" w14:paraId="410506A3" w14:textId="77777777" w:rsidTr="002C1C6C">
        <w:tc>
          <w:tcPr>
            <w:tcW w:w="9810" w:type="dxa"/>
            <w:gridSpan w:val="2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9A744BF" w14:textId="7F2FCBFC" w:rsidR="005513AF" w:rsidRPr="005513AF" w:rsidRDefault="00373AF2" w:rsidP="00554F80">
            <w:pPr>
              <w:keepNext/>
              <w:rPr>
                <w:b/>
                <w:caps/>
                <w:sz w:val="20"/>
                <w:vertAlign w:val="superscript"/>
              </w:rPr>
            </w:pPr>
            <w:r>
              <w:rPr>
                <w:b/>
                <w:caps/>
                <w:sz w:val="20"/>
              </w:rPr>
              <w:t xml:space="preserve">Verwachte extra inzetbehoefte </w:t>
            </w:r>
            <w:r w:rsidRPr="00373AF2">
              <w:rPr>
                <w:bCs/>
                <w:caps/>
                <w:sz w:val="16"/>
                <w:szCs w:val="16"/>
              </w:rPr>
              <w:t>(in te vullen door Transitiemanager)</w:t>
            </w:r>
            <w:r w:rsidR="005513AF">
              <w:rPr>
                <w:b/>
                <w:caps/>
                <w:sz w:val="20"/>
                <w:vertAlign w:val="superscript"/>
              </w:rPr>
              <w:t>2</w:t>
            </w:r>
          </w:p>
        </w:tc>
      </w:tr>
      <w:tr w:rsidR="002C1C6C" w:rsidRPr="00033A06" w14:paraId="68EC9DAA" w14:textId="77777777" w:rsidTr="002C1C6C">
        <w:tblPrEx>
          <w:tblCellMar>
            <w:top w:w="113" w:type="dxa"/>
            <w:bottom w:w="113" w:type="dxa"/>
          </w:tblCellMar>
        </w:tblPrEx>
        <w:trPr>
          <w:trHeight w:val="75"/>
        </w:trPr>
        <w:tc>
          <w:tcPr>
            <w:tcW w:w="339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1FD0417" w14:textId="77777777" w:rsidR="002C1C6C" w:rsidRDefault="002C1C6C" w:rsidP="00554F80">
            <w:pPr>
              <w:rPr>
                <w:b/>
                <w:sz w:val="16"/>
                <w:szCs w:val="16"/>
              </w:rPr>
            </w:pPr>
          </w:p>
          <w:p w14:paraId="2292B029" w14:textId="77777777" w:rsidR="002C1C6C" w:rsidRDefault="002C1C6C" w:rsidP="00554F80">
            <w:pPr>
              <w:rPr>
                <w:b/>
                <w:sz w:val="16"/>
                <w:szCs w:val="16"/>
              </w:rPr>
            </w:pPr>
          </w:p>
        </w:tc>
        <w:tc>
          <w:tcPr>
            <w:tcW w:w="9471" w:type="dxa"/>
            <w:tcMar>
              <w:top w:w="57" w:type="dxa"/>
              <w:bottom w:w="57" w:type="dxa"/>
            </w:tcMar>
          </w:tcPr>
          <w:tbl>
            <w:tblPr>
              <w:tblW w:w="907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40"/>
              <w:gridCol w:w="653"/>
              <w:gridCol w:w="653"/>
              <w:gridCol w:w="653"/>
              <w:gridCol w:w="654"/>
              <w:gridCol w:w="653"/>
              <w:gridCol w:w="653"/>
              <w:gridCol w:w="653"/>
              <w:gridCol w:w="654"/>
              <w:gridCol w:w="653"/>
              <w:gridCol w:w="653"/>
              <w:gridCol w:w="653"/>
              <w:gridCol w:w="654"/>
            </w:tblGrid>
            <w:tr w:rsidR="002C1C6C" w:rsidRPr="0014319E" w14:paraId="26D5EC84" w14:textId="77777777" w:rsidTr="00B83FC9">
              <w:trPr>
                <w:trHeight w:val="2098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46C652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6B330C62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Transitiemanagement (TRM)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206EFF38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Wegverkeersleider (WVL)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5D41C54F" w14:textId="4EDD9F69" w:rsidR="002C1C6C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Weginspecteur</w:t>
                  </w:r>
                </w:p>
                <w:p w14:paraId="3F3B49DB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(WIS)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608D2E73" w14:textId="1D28E07B" w:rsidR="002C1C6C" w:rsidRPr="00373AF2" w:rsidRDefault="009E0EA0" w:rsidP="009E0EA0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Adviseur verkeersmanagement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485E19CD" w14:textId="3ECD8455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Netwerkdiensten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5D10B852" w14:textId="59261408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Minder Hinder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657BFC60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Opleiden, Trainen, Oefenen (OTO)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608DDFDD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Resource management (RM)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3DD21E31" w14:textId="571A9660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Assetmanagement</w:t>
                  </w:r>
                  <w:r w:rsidR="00C15D75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 xml:space="preserve"> </w:t>
                  </w: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(AM)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40DD0FC6" w14:textId="24DB5E16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proofErr w:type="spellStart"/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Key</w:t>
                  </w:r>
                  <w:proofErr w:type="spellEnd"/>
                  <w:r w:rsidR="00C15D75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 xml:space="preserve"> </w:t>
                  </w: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User (KU)</w:t>
                  </w:r>
                </w:p>
              </w:tc>
              <w:tc>
                <w:tcPr>
                  <w:tcW w:w="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7BB2EDD3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Senior User (SU)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5B3D7"/>
                  <w:textDirection w:val="btLr"/>
                  <w:vAlign w:val="center"/>
                  <w:hideMark/>
                </w:tcPr>
                <w:p w14:paraId="1A5AC21F" w14:textId="77777777" w:rsidR="002C1C6C" w:rsidRPr="00373AF2" w:rsidRDefault="002C1C6C" w:rsidP="006C226A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</w:pPr>
                  <w:r w:rsidRPr="00373AF2">
                    <w:rPr>
                      <w:rFonts w:ascii="Calibri" w:eastAsia="Times New Roman" w:hAnsi="Calibri" w:cs="Calibri"/>
                      <w:color w:val="auto"/>
                      <w:sz w:val="22"/>
                      <w:szCs w:val="22"/>
                    </w:rPr>
                    <w:t>Totaal</w:t>
                  </w:r>
                </w:p>
              </w:tc>
            </w:tr>
            <w:tr w:rsidR="00851A93" w:rsidRPr="0014319E" w14:paraId="59AE7D8F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DF41D7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Jaar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AEDD6A8" w14:textId="11071F16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150C71F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2F3ACCE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9392BAF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14DB20A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CB3FED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043D2A5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4F4F6A7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4A76877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55F8A8D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D531DA9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08A5BF7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851A93" w:rsidRPr="0014319E" w14:paraId="36F4AA98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13CE8A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Jaar+1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0E733B7" w14:textId="60ECEA20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0B7B412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283E00A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836E71A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D4CB9DE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383694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636B2E99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1E780F2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94A83D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AB03388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64B5C83D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2CCFB237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851A93" w:rsidRPr="0014319E" w14:paraId="26349B4E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14F0D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Jaar+2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B828AA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A0DF5D8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49D3CC1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F30976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662DE5DF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9D87B79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105942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E120CD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5835810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AD65459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B6EC1F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0313B5DD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851A93" w:rsidRPr="0014319E" w14:paraId="0A3926F9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6C5C5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enz</w:t>
                  </w:r>
                  <w:proofErr w:type="spellEnd"/>
                  <w:proofErr w:type="gramEnd"/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F4DFD85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E03A0D2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C3D796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D67011D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3A2A52F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1A7A1E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66FB5D6E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43C337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48FCC7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BA33EA8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0A77592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335620E8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851A93" w:rsidRPr="0014319E" w14:paraId="58C94D8D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98D065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enz</w:t>
                  </w:r>
                  <w:proofErr w:type="spellEnd"/>
                  <w:proofErr w:type="gramEnd"/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A7FA225" w14:textId="0F25E39A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D7C59B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768B312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4EA67CF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F9D4FB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108A97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45A806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6EFD4D3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687B6E9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F80B53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7B54ED5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719E1645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  <w:tr w:rsidR="00851A93" w:rsidRPr="0014319E" w14:paraId="4C215D9C" w14:textId="77777777" w:rsidTr="00851A93">
              <w:trPr>
                <w:trHeight w:val="312"/>
              </w:trPr>
              <w:tc>
                <w:tcPr>
                  <w:tcW w:w="1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B0F70F" w14:textId="77777777" w:rsidR="002C1C6C" w:rsidRPr="0014319E" w:rsidRDefault="002C1C6C" w:rsidP="002C1C6C">
                  <w:pPr>
                    <w:autoSpaceDN/>
                    <w:spacing w:line="240" w:lineRule="auto"/>
                    <w:textAlignment w:val="auto"/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14319E">
                    <w:rPr>
                      <w:rFonts w:ascii="Calibri" w:eastAsia="Times New Roman" w:hAnsi="Calibri" w:cs="Calibri"/>
                      <w:b/>
                      <w:bCs/>
                      <w:sz w:val="22"/>
                      <w:szCs w:val="22"/>
                    </w:rPr>
                    <w:t>enz</w:t>
                  </w:r>
                  <w:proofErr w:type="spellEnd"/>
                  <w:proofErr w:type="gramEnd"/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902D650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0CE48911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66B080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431FA685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0441C13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3FF5E3FD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573827A4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2055AA67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176F382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B687DA6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right w:w="227" w:type="dxa"/>
                  </w:tcMar>
                  <w:vAlign w:val="center"/>
                  <w:hideMark/>
                </w:tcPr>
                <w:p w14:paraId="12A8FE5B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92D050"/>
                  <w:tcMar>
                    <w:right w:w="227" w:type="dxa"/>
                  </w:tcMar>
                  <w:vAlign w:val="center"/>
                  <w:hideMark/>
                </w:tcPr>
                <w:p w14:paraId="7832B39C" w14:textId="77777777" w:rsidR="002C1C6C" w:rsidRPr="0014319E" w:rsidRDefault="002C1C6C" w:rsidP="006C226A">
                  <w:pPr>
                    <w:autoSpaceDN/>
                    <w:spacing w:line="240" w:lineRule="auto"/>
                    <w:jc w:val="right"/>
                    <w:textAlignment w:val="auto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 w:rsidRPr="0014319E"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7AEAB50A" w14:textId="77777777" w:rsidR="002C1C6C" w:rsidRDefault="002C1C6C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</w:tc>
      </w:tr>
    </w:tbl>
    <w:p w14:paraId="65F5C21B" w14:textId="74DA1132" w:rsidR="005513AF" w:rsidRPr="00357EB7" w:rsidRDefault="00357EB7" w:rsidP="005513AF">
      <w:pPr>
        <w:pStyle w:val="Lijstalinea"/>
        <w:numPr>
          <w:ilvl w:val="0"/>
          <w:numId w:val="5"/>
        </w:numPr>
        <w:rPr>
          <w:b/>
          <w:bCs/>
          <w:vertAlign w:val="superscript"/>
        </w:rPr>
      </w:pPr>
      <w:r w:rsidRPr="00357EB7">
        <w:rPr>
          <w:b/>
          <w:bCs/>
          <w:vertAlign w:val="superscript"/>
        </w:rPr>
        <w:t>De</w:t>
      </w:r>
      <w:r w:rsidR="005513AF" w:rsidRPr="00357EB7">
        <w:rPr>
          <w:b/>
          <w:bCs/>
          <w:vertAlign w:val="superscript"/>
        </w:rPr>
        <w:t xml:space="preserve"> tarieven worden jaarlijks geïndexeerd op basis van het op dat moment geldende RWS-brede prijspeil</w:t>
      </w:r>
    </w:p>
    <w:tbl>
      <w:tblPr>
        <w:tblStyle w:val="Tabelraster"/>
        <w:tblW w:w="980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495"/>
        <w:gridCol w:w="80"/>
        <w:gridCol w:w="4417"/>
      </w:tblGrid>
      <w:tr w:rsidR="009F4155" w:rsidRPr="00DE3821" w14:paraId="66331336" w14:textId="77777777" w:rsidTr="00357EB7">
        <w:tc>
          <w:tcPr>
            <w:tcW w:w="9804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74546EFF" w14:textId="07F33B58" w:rsidR="009F4155" w:rsidRPr="00DE3821" w:rsidRDefault="009F4155" w:rsidP="00357EB7">
            <w:pPr>
              <w:keepNext/>
              <w:tabs>
                <w:tab w:val="right" w:pos="9565"/>
              </w:tabs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Ondertekening</w:t>
            </w:r>
            <w:r w:rsidR="00357EB7">
              <w:rPr>
                <w:b/>
                <w:caps/>
                <w:sz w:val="20"/>
              </w:rPr>
              <w:tab/>
              <w:t xml:space="preserve">  </w:t>
            </w:r>
          </w:p>
        </w:tc>
      </w:tr>
      <w:tr w:rsidR="004424F7" w:rsidRPr="00DE3821" w14:paraId="03AEBAD9" w14:textId="77777777" w:rsidTr="00554F80">
        <w:trPr>
          <w:trHeight w:val="186"/>
        </w:trPr>
        <w:tc>
          <w:tcPr>
            <w:tcW w:w="5387" w:type="dxa"/>
            <w:gridSpan w:val="3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5B68BD45" w14:textId="77777777" w:rsidR="004424F7" w:rsidRPr="0014319E" w:rsidRDefault="004424F7" w:rsidP="00554F80">
            <w:pPr>
              <w:jc w:val="center"/>
              <w:rPr>
                <w:b/>
                <w:caps/>
              </w:rPr>
            </w:pPr>
            <w:r w:rsidRPr="0014319E">
              <w:rPr>
                <w:b/>
                <w:caps/>
              </w:rPr>
              <w:t>PRojectmanager</w:t>
            </w:r>
          </w:p>
        </w:tc>
        <w:tc>
          <w:tcPr>
            <w:tcW w:w="4417" w:type="dxa"/>
            <w:shd w:val="clear" w:color="auto" w:fill="B8CCE4" w:themeFill="accent1" w:themeFillTint="66"/>
          </w:tcPr>
          <w:p w14:paraId="5C31F5C7" w14:textId="77777777" w:rsidR="004424F7" w:rsidRPr="0014319E" w:rsidRDefault="004424F7" w:rsidP="00554F80">
            <w:pPr>
              <w:jc w:val="center"/>
              <w:rPr>
                <w:b/>
                <w:caps/>
              </w:rPr>
            </w:pPr>
            <w:r w:rsidRPr="0014319E">
              <w:rPr>
                <w:b/>
                <w:caps/>
              </w:rPr>
              <w:t>Transitiemanager</w:t>
            </w:r>
          </w:p>
        </w:tc>
      </w:tr>
      <w:tr w:rsidR="004424F7" w:rsidRPr="00033A06" w14:paraId="0BD249FC" w14:textId="77777777" w:rsidTr="00554F80">
        <w:tblPrEx>
          <w:tblCellMar>
            <w:top w:w="113" w:type="dxa"/>
            <w:bottom w:w="113" w:type="dxa"/>
          </w:tblCellMar>
        </w:tblPrEx>
        <w:trPr>
          <w:trHeight w:val="75"/>
        </w:trPr>
        <w:tc>
          <w:tcPr>
            <w:tcW w:w="8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6142CB5B" w14:textId="77777777" w:rsidR="004424F7" w:rsidRPr="00033A06" w:rsidRDefault="004424F7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4495" w:type="dxa"/>
            <w:tcMar>
              <w:top w:w="57" w:type="dxa"/>
              <w:bottom w:w="57" w:type="dxa"/>
            </w:tcMar>
          </w:tcPr>
          <w:p w14:paraId="5A80488F" w14:textId="77777777" w:rsidR="004424F7" w:rsidRDefault="004424F7" w:rsidP="00554F80">
            <w:pPr>
              <w:tabs>
                <w:tab w:val="left" w:pos="5534"/>
              </w:tabs>
              <w:rPr>
                <w:sz w:val="16"/>
                <w:szCs w:val="16"/>
              </w:rPr>
            </w:pPr>
          </w:p>
        </w:tc>
        <w:tc>
          <w:tcPr>
            <w:tcW w:w="4497" w:type="dxa"/>
            <w:gridSpan w:val="2"/>
          </w:tcPr>
          <w:p w14:paraId="066C8260" w14:textId="77777777" w:rsidR="004424F7" w:rsidRDefault="004424F7" w:rsidP="00554F80">
            <w:pPr>
              <w:tabs>
                <w:tab w:val="left" w:pos="5534"/>
              </w:tabs>
              <w:rPr>
                <w:sz w:val="16"/>
                <w:szCs w:val="16"/>
              </w:rPr>
            </w:pPr>
          </w:p>
        </w:tc>
      </w:tr>
      <w:tr w:rsidR="004424F7" w:rsidRPr="00033A06" w14:paraId="5A349BE2" w14:textId="77777777" w:rsidTr="00554F80">
        <w:tblPrEx>
          <w:tblCellMar>
            <w:top w:w="113" w:type="dxa"/>
            <w:bottom w:w="113" w:type="dxa"/>
          </w:tblCellMar>
        </w:tblPrEx>
        <w:trPr>
          <w:trHeight w:val="75"/>
        </w:trPr>
        <w:tc>
          <w:tcPr>
            <w:tcW w:w="8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D6D095D" w14:textId="77777777" w:rsidR="004424F7" w:rsidRPr="00033A06" w:rsidRDefault="004424F7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Datum</w:t>
            </w:r>
          </w:p>
        </w:tc>
        <w:tc>
          <w:tcPr>
            <w:tcW w:w="4495" w:type="dxa"/>
            <w:tcMar>
              <w:top w:w="57" w:type="dxa"/>
              <w:bottom w:w="57" w:type="dxa"/>
            </w:tcMar>
          </w:tcPr>
          <w:p w14:paraId="7B0CECD4" w14:textId="77777777" w:rsidR="004424F7" w:rsidRDefault="004424F7" w:rsidP="00554F80">
            <w:pPr>
              <w:tabs>
                <w:tab w:val="left" w:pos="5534"/>
              </w:tabs>
              <w:rPr>
                <w:sz w:val="16"/>
                <w:szCs w:val="16"/>
              </w:rPr>
            </w:pPr>
          </w:p>
        </w:tc>
        <w:tc>
          <w:tcPr>
            <w:tcW w:w="4497" w:type="dxa"/>
            <w:gridSpan w:val="2"/>
          </w:tcPr>
          <w:p w14:paraId="39E67C20" w14:textId="77777777" w:rsidR="004424F7" w:rsidRDefault="004424F7" w:rsidP="00554F80">
            <w:pPr>
              <w:tabs>
                <w:tab w:val="left" w:pos="5534"/>
              </w:tabs>
              <w:rPr>
                <w:sz w:val="16"/>
                <w:szCs w:val="16"/>
              </w:rPr>
            </w:pPr>
          </w:p>
        </w:tc>
      </w:tr>
      <w:tr w:rsidR="004424F7" w:rsidRPr="00033A06" w14:paraId="5AA3E062" w14:textId="77777777" w:rsidTr="00554F80">
        <w:tblPrEx>
          <w:tblCellMar>
            <w:top w:w="113" w:type="dxa"/>
            <w:bottom w:w="113" w:type="dxa"/>
          </w:tblCellMar>
        </w:tblPrEx>
        <w:trPr>
          <w:trHeight w:val="75"/>
        </w:trPr>
        <w:tc>
          <w:tcPr>
            <w:tcW w:w="8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F4D1926" w14:textId="77777777" w:rsidR="004424F7" w:rsidRPr="00033A06" w:rsidRDefault="004424F7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Paraaf</w:t>
            </w:r>
          </w:p>
        </w:tc>
        <w:tc>
          <w:tcPr>
            <w:tcW w:w="4495" w:type="dxa"/>
            <w:tcMar>
              <w:top w:w="57" w:type="dxa"/>
              <w:bottom w:w="57" w:type="dxa"/>
            </w:tcMar>
          </w:tcPr>
          <w:p w14:paraId="3BCA9DCC" w14:textId="77777777" w:rsidR="004424F7" w:rsidRDefault="004424F7" w:rsidP="00554F80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</w:tc>
        <w:tc>
          <w:tcPr>
            <w:tcW w:w="4497" w:type="dxa"/>
            <w:gridSpan w:val="2"/>
          </w:tcPr>
          <w:p w14:paraId="53529A90" w14:textId="77777777" w:rsidR="004424F7" w:rsidRDefault="004424F7" w:rsidP="009F4155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61F3D8A3" w14:textId="77777777" w:rsidR="009F4155" w:rsidRDefault="009F4155" w:rsidP="009F4155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  <w:p w14:paraId="754E5F1D" w14:textId="23006A1E" w:rsidR="009F4155" w:rsidRPr="0014319E" w:rsidRDefault="009F4155" w:rsidP="009F4155">
            <w:pPr>
              <w:tabs>
                <w:tab w:val="left" w:pos="3132"/>
              </w:tabs>
              <w:rPr>
                <w:sz w:val="16"/>
                <w:szCs w:val="16"/>
              </w:rPr>
            </w:pPr>
          </w:p>
        </w:tc>
      </w:tr>
    </w:tbl>
    <w:p w14:paraId="7E90FAF6" w14:textId="77777777" w:rsidR="002C6273" w:rsidRDefault="002C6273" w:rsidP="002C6273">
      <w:pPr>
        <w:spacing w:line="1" w:lineRule="exact"/>
        <w:sectPr w:rsidR="002C6273" w:rsidSect="00033A06">
          <w:type w:val="continuous"/>
          <w:pgSz w:w="11905" w:h="16837"/>
          <w:pgMar w:top="1134" w:right="1134" w:bottom="1134" w:left="1134" w:header="709" w:footer="709" w:gutter="0"/>
          <w:cols w:space="708"/>
        </w:sectPr>
      </w:pPr>
    </w:p>
    <w:p w14:paraId="191B7212" w14:textId="77777777" w:rsidR="00F67B70" w:rsidRPr="00F72A9C" w:rsidRDefault="00F67B70" w:rsidP="002C6273"/>
    <w:sectPr w:rsidR="00F67B70" w:rsidRPr="00F72A9C" w:rsidSect="0020167D">
      <w:headerReference w:type="default" r:id="rId14"/>
      <w:type w:val="continuous"/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721B" w14:textId="77777777" w:rsidR="007914B3" w:rsidRDefault="007914B3">
      <w:pPr>
        <w:spacing w:line="240" w:lineRule="auto"/>
      </w:pPr>
      <w:r>
        <w:separator/>
      </w:r>
    </w:p>
  </w:endnote>
  <w:endnote w:type="continuationSeparator" w:id="0">
    <w:p w14:paraId="191B721C" w14:textId="77777777" w:rsidR="007914B3" w:rsidRDefault="007914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220" w14:textId="77777777" w:rsidR="000453FB" w:rsidRDefault="00710B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1" layoutInCell="1" allowOverlap="1" wp14:anchorId="191B722E" wp14:editId="2B8DF297">
              <wp:simplePos x="0" y="0"/>
              <wp:positionH relativeFrom="page">
                <wp:posOffset>5918200</wp:posOffset>
              </wp:positionH>
              <wp:positionV relativeFrom="page">
                <wp:posOffset>10227310</wp:posOffset>
              </wp:positionV>
              <wp:extent cx="1075055" cy="164465"/>
              <wp:effectExtent l="0" t="0" r="0" b="0"/>
              <wp:wrapNone/>
              <wp:docPr id="29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1" w14:textId="2F9321FD" w:rsidR="00710B21" w:rsidRDefault="00710B21" w:rsidP="00B837E5">
                          <w:pPr>
                            <w:pStyle w:val="ReferentiegegevensVerdana65"/>
                            <w:jc w:val="right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C32D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FC32D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B722E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1" type="#_x0000_t202" style="position:absolute;margin-left:466pt;margin-top:805.3pt;width:84.65pt;height:12.95pt;z-index: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" filled="f" stroked="f">
              <v:textbox inset="0,0,0,0">
                <w:txbxContent>
                  <w:p w14:paraId="191B7241" w14:textId="2F9321FD" w:rsidR="00710B21" w:rsidRDefault="00710B21" w:rsidP="00B837E5">
                    <w:pPr>
                      <w:pStyle w:val="ReferentiegegevensVerdana65"/>
                      <w:jc w:val="right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C32D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FC32D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453FB">
      <w:rPr>
        <w:noProof/>
      </w:rPr>
      <mc:AlternateContent>
        <mc:Choice Requires="wps">
          <w:drawing>
            <wp:anchor distT="0" distB="0" distL="0" distR="0" simplePos="0" relativeHeight="251650559" behindDoc="0" locked="0" layoutInCell="1" allowOverlap="1" wp14:anchorId="191B7230" wp14:editId="3D505421">
              <wp:simplePos x="0" y="0"/>
              <wp:positionH relativeFrom="page">
                <wp:posOffset>809625</wp:posOffset>
              </wp:positionH>
              <wp:positionV relativeFrom="page">
                <wp:posOffset>10220325</wp:posOffset>
              </wp:positionV>
              <wp:extent cx="2822400" cy="172800"/>
              <wp:effectExtent l="0" t="0" r="0" b="0"/>
              <wp:wrapNone/>
              <wp:docPr id="17" name="Regio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2400" cy="1728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2" w14:textId="757C0DDC" w:rsidR="000453FB" w:rsidRDefault="000453FB" w:rsidP="000453FB">
                          <w:pPr>
                            <w:pStyle w:val="ReferentiegegevensVerdana65"/>
                          </w:pPr>
                          <w:r>
                            <w:t xml:space="preserve">Document: </w:t>
                          </w:r>
                          <w:r w:rsidR="00357EB7">
                            <w:fldChar w:fldCharType="begin"/>
                          </w:r>
                          <w:r w:rsidR="00357EB7">
                            <w:instrText xml:space="preserve"> FILENAME  \* MERGEFORMAT </w:instrText>
                          </w:r>
                          <w:r w:rsidR="00357EB7">
                            <w:fldChar w:fldCharType="separate"/>
                          </w:r>
                          <w:r w:rsidR="00FC32D5">
                            <w:rPr>
                              <w:noProof/>
                            </w:rPr>
                            <w:t>TM_Transitie_Intake_v401</w:t>
                          </w:r>
                          <w:r w:rsidR="00357EB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1B7230" id="Region 13" o:spid="_x0000_s1032" type="#_x0000_t202" style="position:absolute;margin-left:63.75pt;margin-top:804.75pt;width:222.25pt;height:13.6pt;z-index:2516505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" filled="f" stroked="f">
              <v:textbox inset="0,0,0,0">
                <w:txbxContent>
                  <w:p w14:paraId="191B7242" w14:textId="757C0DDC" w:rsidR="000453FB" w:rsidRDefault="000453FB" w:rsidP="000453FB">
                    <w:pPr>
                      <w:pStyle w:val="ReferentiegegevensVerdana65"/>
                    </w:pPr>
                    <w:r>
                      <w:t xml:space="preserve">Document: </w:t>
                    </w:r>
                    <w:r w:rsidR="00357EB7">
                      <w:fldChar w:fldCharType="begin"/>
                    </w:r>
                    <w:r w:rsidR="00357EB7">
                      <w:instrText xml:space="preserve"> FILENAME  \* MERGEFORMAT </w:instrText>
                    </w:r>
                    <w:r w:rsidR="00357EB7">
                      <w:fldChar w:fldCharType="separate"/>
                    </w:r>
                    <w:r w:rsidR="00FC32D5">
                      <w:rPr>
                        <w:noProof/>
                      </w:rPr>
                      <w:t>TM_Transitie_Intake_v401</w:t>
                    </w:r>
                    <w:r w:rsidR="00357EB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B7219" w14:textId="77777777" w:rsidR="007914B3" w:rsidRDefault="007914B3">
      <w:pPr>
        <w:spacing w:line="240" w:lineRule="auto"/>
      </w:pPr>
      <w:r>
        <w:separator/>
      </w:r>
    </w:p>
  </w:footnote>
  <w:footnote w:type="continuationSeparator" w:id="0">
    <w:p w14:paraId="191B721A" w14:textId="77777777" w:rsidR="007914B3" w:rsidRDefault="007914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21E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1584" behindDoc="0" locked="1" layoutInCell="1" allowOverlap="1" wp14:anchorId="191B7226" wp14:editId="191B7227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D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9" wp14:editId="191B724A">
                                <wp:extent cx="467995" cy="1583865"/>
                                <wp:effectExtent l="0" t="0" r="0" b="0"/>
                                <wp:docPr id="6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26" id="_x0000_t202" coordsize="21600,21600" o:spt="202" path="m,l,21600r21600,l21600,xe">
              <v:stroke joinstyle="miter"/>
              <v:path gradientshapeok="t" o:connecttype="rect"/>
            </v:shapetype>
            <v:shape id="Lint_RWS" o:spid="_x0000_s1027" type="#_x0000_t202" style="position:absolute;margin-left:279.2pt;margin-top:0;width:36.85pt;height:105.2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" filled="f" stroked="f">
              <v:textbox inset="0,0,0,0">
                <w:txbxContent>
                  <w:p w14:paraId="191B723D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9" wp14:editId="191B724A">
                          <wp:extent cx="467995" cy="1583865"/>
                          <wp:effectExtent l="0" t="0" r="0" b="0"/>
                          <wp:docPr id="6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0" locked="1" layoutInCell="1" allowOverlap="1" wp14:anchorId="191B7228" wp14:editId="191B722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E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B" wp14:editId="191B724C">
                                <wp:extent cx="2339975" cy="1582834"/>
                                <wp:effectExtent l="0" t="0" r="0" b="0"/>
                                <wp:docPr id="11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8" id="Woordmerk_RWS" o:spid="_x0000_s1028" type="#_x0000_t202" style="position:absolute;margin-left:316.05pt;margin-top:0;width:184.25pt;height:105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" filled="f" stroked="f">
              <v:textbox inset="0,0,0,0">
                <w:txbxContent>
                  <w:p w14:paraId="191B723E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B" wp14:editId="191B724C">
                          <wp:extent cx="2339975" cy="1582834"/>
                          <wp:effectExtent l="0" t="0" r="0" b="0"/>
                          <wp:docPr id="11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191B722A" wp14:editId="191B722B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F" w14:textId="4EB63A8B" w:rsidR="00067043" w:rsidRDefault="00357EB7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223EE7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A" id="Retouradres" o:spid="_x0000_s1029" type="#_x0000_t202" style="position:absolute;margin-left:161.55pt;margin-top:182.8pt;width:385.5pt;height:13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" filled="f" stroked="f">
              <v:textbox inset="0,0,0,0">
                <w:txbxContent>
                  <w:p w14:paraId="191B723F" w14:textId="4EB63A8B" w:rsidR="00067043" w:rsidRDefault="00357EB7">
                    <w:pPr>
                      <w:pStyle w:val="Vertrouwelijkheidsniveau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223EE7">
                      <w:t>RWS INFORMATIE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191B722C" wp14:editId="191B722D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0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C" id="Paginanummer" o:spid="_x0000_s1030" type="#_x0000_t202" style="position:absolute;margin-left:466.25pt;margin-top:805pt;width:99.2pt;height:14.1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" filled="f" stroked="f">
              <v:textbox inset="0,0,0,0">
                <w:txbxContent>
                  <w:p w14:paraId="191B7240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223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91B7232" wp14:editId="191B7233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3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2"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3" type="#_x0000_t202" style="position:absolute;margin-left:79.35pt;margin-top:805pt;width:356.25pt;height:17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" filled="f" stroked="f">
              <v:textbox inset="0,0,0,0">
                <w:txbxContent>
                  <w:p w14:paraId="191B7243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191B7234" wp14:editId="191B72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4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4" id="Paginanummer_vervolg" o:spid="_x0000_s1034" type="#_x0000_t202" style="position:absolute;margin-left:466.25pt;margin-top:805pt;width:99pt;height:14.2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WeuNYZ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191B7244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224" w14:textId="1A1F7B53" w:rsidR="00067043" w:rsidRDefault="00067043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7225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62848" behindDoc="0" locked="1" layoutInCell="1" allowOverlap="1" wp14:anchorId="191B7238" wp14:editId="191B7239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4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6" w14:textId="6B4B8D4C" w:rsidR="00067043" w:rsidRDefault="000A16D2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223EE7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8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margin-left:466.25pt;margin-top:805pt;width:99pt;height:14.2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" filled="f" stroked="f">
              <v:textbox inset="0,0,0,0">
                <w:txbxContent>
                  <w:p w14:paraId="191B7246" w14:textId="6B4B8D4C" w:rsidR="00067043" w:rsidRDefault="000A16D2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223EE7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0" locked="1" layoutInCell="1" allowOverlap="1" wp14:anchorId="191B723A" wp14:editId="191B723B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7" w14:textId="45EFF9B2" w:rsidR="004F418B" w:rsidRDefault="00357EB7" w:rsidP="004F418B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223EE7">
                            <w:t>RWS INFORMATIE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SUBJECT  \* MERGEFORMAT </w:instrText>
                          </w:r>
                          <w:r>
                            <w:fldChar w:fldCharType="separate"/>
                          </w:r>
                          <w:r w:rsidR="00223EE7">
                            <w:t>Transitiemanagement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  <w:r>
                            <w:fldChar w:fldCharType="begin"/>
                          </w:r>
                          <w:r>
                            <w:instrText xml:space="preserve"> TITLE  \* MERGEFORMAT </w:instrText>
                          </w:r>
                          <w:r>
                            <w:fldChar w:fldCharType="separate"/>
                          </w:r>
                          <w:r w:rsidR="00223EE7">
                            <w:t>Transitie Intake</w:t>
                          </w:r>
                          <w:r>
                            <w:fldChar w:fldCharType="end"/>
                          </w:r>
                          <w:r w:rsidR="004F418B">
                            <w:t xml:space="preserve"> | </w:t>
                          </w:r>
                        </w:p>
                        <w:p w14:paraId="191B7248" w14:textId="77777777" w:rsidR="00067043" w:rsidRDefault="00067043">
                          <w:pPr>
                            <w:pStyle w:val="RapportKoptekst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A" id="Region 12" o:spid="_x0000_s1036" type="#_x0000_t202" style="position:absolute;margin-left:161.55pt;margin-top:28.3pt;width:385.5pt;height:29.25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" filled="f" stroked="f">
              <v:textbox inset="0,0,0,0">
                <w:txbxContent>
                  <w:p w14:paraId="191B7247" w14:textId="45EFF9B2" w:rsidR="004F418B" w:rsidRDefault="00357EB7" w:rsidP="004F418B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223EE7">
                      <w:t>RWS INFORMATIE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SUBJECT  \* MERGEFORMAT </w:instrText>
                    </w:r>
                    <w:r>
                      <w:fldChar w:fldCharType="separate"/>
                    </w:r>
                    <w:r w:rsidR="00223EE7">
                      <w:t>Transitiemanagement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TITLE  \* MERGEFORMAT </w:instrText>
                    </w:r>
                    <w:r>
                      <w:fldChar w:fldCharType="separate"/>
                    </w:r>
                    <w:r w:rsidR="00223EE7">
                      <w:t>Transitie Intake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</w:p>
                  <w:p w14:paraId="191B7248" w14:textId="77777777" w:rsidR="00067043" w:rsidRDefault="00067043">
                    <w:pPr>
                      <w:pStyle w:val="Rapport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8D382B"/>
    <w:multiLevelType w:val="multilevel"/>
    <w:tmpl w:val="3A69CEE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4755B"/>
    <w:multiLevelType w:val="hybridMultilevel"/>
    <w:tmpl w:val="4F8C3A4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6B565"/>
    <w:multiLevelType w:val="multilevel"/>
    <w:tmpl w:val="CE29C6CD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CE2C01"/>
    <w:multiLevelType w:val="hybridMultilevel"/>
    <w:tmpl w:val="DB144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D75A0"/>
    <w:multiLevelType w:val="hybridMultilevel"/>
    <w:tmpl w:val="4F8C3A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D022D"/>
    <w:multiLevelType w:val="multilevel"/>
    <w:tmpl w:val="AE929141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5492648">
    <w:abstractNumId w:val="0"/>
  </w:num>
  <w:num w:numId="2" w16cid:durableId="1228569959">
    <w:abstractNumId w:val="2"/>
  </w:num>
  <w:num w:numId="3" w16cid:durableId="1040399720">
    <w:abstractNumId w:val="5"/>
  </w:num>
  <w:num w:numId="4" w16cid:durableId="2096591667">
    <w:abstractNumId w:val="3"/>
  </w:num>
  <w:num w:numId="5" w16cid:durableId="604994006">
    <w:abstractNumId w:val="1"/>
  </w:num>
  <w:num w:numId="6" w16cid:durableId="13282874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6D2"/>
    <w:rsid w:val="00013F16"/>
    <w:rsid w:val="00016191"/>
    <w:rsid w:val="00033A06"/>
    <w:rsid w:val="000426FF"/>
    <w:rsid w:val="000453FB"/>
    <w:rsid w:val="00051D24"/>
    <w:rsid w:val="00052DE7"/>
    <w:rsid w:val="00052E11"/>
    <w:rsid w:val="00067043"/>
    <w:rsid w:val="00077854"/>
    <w:rsid w:val="000A16D2"/>
    <w:rsid w:val="000C2EB3"/>
    <w:rsid w:val="000E7B59"/>
    <w:rsid w:val="001054F4"/>
    <w:rsid w:val="001117F4"/>
    <w:rsid w:val="00125D47"/>
    <w:rsid w:val="001A69D1"/>
    <w:rsid w:val="001B231D"/>
    <w:rsid w:val="001B7CD9"/>
    <w:rsid w:val="001D783A"/>
    <w:rsid w:val="001F01EF"/>
    <w:rsid w:val="0020167D"/>
    <w:rsid w:val="0020305E"/>
    <w:rsid w:val="00223EE7"/>
    <w:rsid w:val="00271BC8"/>
    <w:rsid w:val="002B21D0"/>
    <w:rsid w:val="002B5A57"/>
    <w:rsid w:val="002C1C6C"/>
    <w:rsid w:val="002C6273"/>
    <w:rsid w:val="002C6C02"/>
    <w:rsid w:val="002F6A93"/>
    <w:rsid w:val="0032088A"/>
    <w:rsid w:val="003404FE"/>
    <w:rsid w:val="00357EB7"/>
    <w:rsid w:val="00373AF2"/>
    <w:rsid w:val="003E0479"/>
    <w:rsid w:val="003E05DB"/>
    <w:rsid w:val="003E275E"/>
    <w:rsid w:val="003E5254"/>
    <w:rsid w:val="004062A5"/>
    <w:rsid w:val="004424F7"/>
    <w:rsid w:val="00442E60"/>
    <w:rsid w:val="004507B2"/>
    <w:rsid w:val="00486995"/>
    <w:rsid w:val="004E2B7F"/>
    <w:rsid w:val="004F418B"/>
    <w:rsid w:val="00500003"/>
    <w:rsid w:val="00503781"/>
    <w:rsid w:val="00513B72"/>
    <w:rsid w:val="00530A18"/>
    <w:rsid w:val="00544C07"/>
    <w:rsid w:val="005513AF"/>
    <w:rsid w:val="005758F3"/>
    <w:rsid w:val="00580B58"/>
    <w:rsid w:val="005A30B5"/>
    <w:rsid w:val="006043D9"/>
    <w:rsid w:val="00627B3E"/>
    <w:rsid w:val="006461B0"/>
    <w:rsid w:val="006546B6"/>
    <w:rsid w:val="00662AAB"/>
    <w:rsid w:val="00663EF4"/>
    <w:rsid w:val="006B7D9C"/>
    <w:rsid w:val="006C226A"/>
    <w:rsid w:val="006E41C6"/>
    <w:rsid w:val="006E752D"/>
    <w:rsid w:val="00710B21"/>
    <w:rsid w:val="00712139"/>
    <w:rsid w:val="0074643D"/>
    <w:rsid w:val="00760831"/>
    <w:rsid w:val="00765ECE"/>
    <w:rsid w:val="00775608"/>
    <w:rsid w:val="00777567"/>
    <w:rsid w:val="007914B3"/>
    <w:rsid w:val="007968EA"/>
    <w:rsid w:val="007B13B0"/>
    <w:rsid w:val="007C08A3"/>
    <w:rsid w:val="007C5FE4"/>
    <w:rsid w:val="007E0662"/>
    <w:rsid w:val="007E138B"/>
    <w:rsid w:val="007E243C"/>
    <w:rsid w:val="00825146"/>
    <w:rsid w:val="0083260D"/>
    <w:rsid w:val="00851A93"/>
    <w:rsid w:val="00885298"/>
    <w:rsid w:val="00887A35"/>
    <w:rsid w:val="008A4A13"/>
    <w:rsid w:val="008A7E51"/>
    <w:rsid w:val="008B7A44"/>
    <w:rsid w:val="00934A4F"/>
    <w:rsid w:val="00956621"/>
    <w:rsid w:val="00964C4F"/>
    <w:rsid w:val="00993EE4"/>
    <w:rsid w:val="009A7925"/>
    <w:rsid w:val="009E0EA0"/>
    <w:rsid w:val="009F3C26"/>
    <w:rsid w:val="009F4155"/>
    <w:rsid w:val="00A414E8"/>
    <w:rsid w:val="00A521B7"/>
    <w:rsid w:val="00A913C0"/>
    <w:rsid w:val="00AD0C41"/>
    <w:rsid w:val="00AE3C62"/>
    <w:rsid w:val="00B024A9"/>
    <w:rsid w:val="00B36E6B"/>
    <w:rsid w:val="00B543B7"/>
    <w:rsid w:val="00B837E5"/>
    <w:rsid w:val="00B83FC9"/>
    <w:rsid w:val="00B9071F"/>
    <w:rsid w:val="00BE2203"/>
    <w:rsid w:val="00BE5EC2"/>
    <w:rsid w:val="00C03E2A"/>
    <w:rsid w:val="00C0554F"/>
    <w:rsid w:val="00C063E2"/>
    <w:rsid w:val="00C15D75"/>
    <w:rsid w:val="00C41032"/>
    <w:rsid w:val="00C46B09"/>
    <w:rsid w:val="00C73107"/>
    <w:rsid w:val="00C90E61"/>
    <w:rsid w:val="00CF3B40"/>
    <w:rsid w:val="00D10D52"/>
    <w:rsid w:val="00D16F31"/>
    <w:rsid w:val="00D50274"/>
    <w:rsid w:val="00D57B42"/>
    <w:rsid w:val="00E25EF9"/>
    <w:rsid w:val="00E54B2E"/>
    <w:rsid w:val="00E928D4"/>
    <w:rsid w:val="00E97CB3"/>
    <w:rsid w:val="00EA1008"/>
    <w:rsid w:val="00EB43B5"/>
    <w:rsid w:val="00EB619B"/>
    <w:rsid w:val="00ED7E49"/>
    <w:rsid w:val="00F0161D"/>
    <w:rsid w:val="00F3292A"/>
    <w:rsid w:val="00F37927"/>
    <w:rsid w:val="00F469A2"/>
    <w:rsid w:val="00F67B70"/>
    <w:rsid w:val="00F70303"/>
    <w:rsid w:val="00F72A9C"/>
    <w:rsid w:val="00F94CE8"/>
    <w:rsid w:val="00FA015E"/>
    <w:rsid w:val="00FC192D"/>
    <w:rsid w:val="00FC32D5"/>
    <w:rsid w:val="00FE1DA9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91B719F"/>
  <w15:docId w15:val="{CA49E900-BAF1-0B4F-98BA-AFFF6685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03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1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16D2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418B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418B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39"/>
    <w:rsid w:val="00F67B70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B70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B70"/>
    <w:rPr>
      <w:rFonts w:asciiTheme="minorHAnsi" w:eastAsiaTheme="minorEastAsia" w:hAnsiTheme="minorHAnsi" w:cstheme="minorBid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B70"/>
    <w:rPr>
      <w:vertAlign w:val="superscript"/>
    </w:rPr>
  </w:style>
  <w:style w:type="paragraph" w:styleId="Geenafstand">
    <w:name w:val="No Spacing"/>
    <w:uiPriority w:val="1"/>
    <w:qFormat/>
    <w:rsid w:val="0020305E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203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3E5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remansm\AppData\Local\Temp\91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1BA754-F4BE-440D-84C2-AE90772D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3</TotalTime>
  <Pages>4</Pages>
  <Words>600</Words>
  <Characters>3305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Transitie Intake</vt:lpstr>
    </vt:vector>
  </TitlesOfParts>
  <Manager>ing. J. Bron</Manager>
  <Company>Rijkswaterstaat VWM WVM</Company>
  <LinksUpToDate>false</LinksUpToDate>
  <CharactersWithSpaces>3898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Transitie Intake</dc:title>
  <dc:subject>Transitiemanagement</dc:subject>
  <dc:creator>Laan, Rianne van der (RWS VWM)</dc:creator>
  <cp:keywords>&lt; versie &gt;</cp:keywords>
  <dc:description>&lt; projectnaam &gt;</dc:description>
  <cp:lastModifiedBy>Belder, Martin (VWM)</cp:lastModifiedBy>
  <cp:revision>2</cp:revision>
  <cp:lastPrinted>2019-12-11T14:26:00Z</cp:lastPrinted>
  <dcterms:created xsi:type="dcterms:W3CDTF">2024-07-15T08:36:00Z</dcterms:created>
  <dcterms:modified xsi:type="dcterms:W3CDTF">2024-07-15T08:36:00Z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TM_nummer">
    <vt:lpwstr>&lt;Nummer&gt;</vt:lpwstr>
  </property>
  <property fmtid="{D5CDD505-2E9C-101B-9397-08002B2CF9AE}" pid="4" name="TM_project">
    <vt:lpwstr>&lt;Projectnaam&gt;</vt:lpwstr>
  </property>
  <property fmtid="{D5CDD505-2E9C-101B-9397-08002B2CF9AE}" pid="5" name="TM_omschrijving">
    <vt:lpwstr>&lt;Korte omschrijving transitie&gt;</vt:lpwstr>
  </property>
</Properties>
</file>