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7799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164EDF95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AE4170A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4B54D883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1102F96D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3A278A4A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19F0FB7F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4CECFCF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AB19B0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95025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1883A5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233214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E907C6F" w14:textId="50C057D6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5E6E66">
        <w:rPr>
          <w:rFonts w:ascii="Avenir Next LT Pro" w:hAnsi="Avenir Next LT Pro" w:cs="Arial"/>
          <w:b/>
          <w:sz w:val="22"/>
          <w:szCs w:val="22"/>
        </w:rPr>
        <w:t>2024-007675</w:t>
      </w:r>
    </w:p>
    <w:p w14:paraId="7802677E" w14:textId="373051FA" w:rsidR="008E5BB4" w:rsidRPr="008E5BB4" w:rsidRDefault="00DF2453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in de gemeente Rheden</w:t>
      </w:r>
    </w:p>
    <w:p w14:paraId="0F493D52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07C21FA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45DBC2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0C65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AD891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70DFB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344523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F11F74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F48DBC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234E0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A76723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D08568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EBB1B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40D6FF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28CBF8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C9B85D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6B4C7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627C7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D4E34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30C2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59CBD6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91BEA6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FCF35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0F729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0AB26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0EEFAB3" w14:textId="7CEBDFCD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96CAE">
        <w:rPr>
          <w:rFonts w:ascii="Avenir Next LT Pro" w:hAnsi="Avenir Next LT Pro" w:cs="Arial"/>
          <w:bCs/>
        </w:rPr>
        <w:t>Gemeente Rheden</w:t>
      </w:r>
    </w:p>
    <w:p w14:paraId="6B144E3C" w14:textId="6D83F9E2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76C7C">
        <w:rPr>
          <w:rFonts w:ascii="Avenir Next LT Pro" w:hAnsi="Avenir Next LT Pro" w:cs="Arial"/>
          <w:bCs/>
        </w:rPr>
        <w:t>Postbus 9110</w:t>
      </w:r>
    </w:p>
    <w:p w14:paraId="050A5042" w14:textId="2443D503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276C7C">
        <w:rPr>
          <w:rFonts w:ascii="Avenir Next LT Pro" w:hAnsi="Avenir Next LT Pro" w:cs="Arial"/>
          <w:bCs/>
        </w:rPr>
        <w:t xml:space="preserve">6994 ZJ  </w:t>
      </w:r>
      <w:r w:rsidR="008777C0">
        <w:rPr>
          <w:rFonts w:ascii="Avenir Next LT Pro" w:hAnsi="Avenir Next LT Pro" w:cs="Arial"/>
          <w:bCs/>
        </w:rPr>
        <w:t>De Steeg</w:t>
      </w:r>
    </w:p>
    <w:p w14:paraId="77B5A7C0" w14:textId="4A14DC19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9A7A98">
        <w:rPr>
          <w:rFonts w:ascii="Avenir Next LT Pro" w:hAnsi="Avenir Next LT Pro" w:cs="Arial"/>
          <w:bCs/>
        </w:rPr>
        <w:t xml:space="preserve">Hoofdstraat 3, </w:t>
      </w:r>
      <w:r w:rsidR="00B64BC2">
        <w:rPr>
          <w:rFonts w:ascii="Avenir Next LT Pro" w:hAnsi="Avenir Next LT Pro" w:cs="Arial"/>
          <w:bCs/>
        </w:rPr>
        <w:t>6994 AB  De Steeg</w:t>
      </w:r>
    </w:p>
    <w:p w14:paraId="0EF15E4C" w14:textId="4FE0C4A7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  <w:lang w:val="de-DE"/>
        </w:rPr>
      </w:pPr>
      <w:r w:rsidRPr="00105DFA">
        <w:rPr>
          <w:rFonts w:ascii="Avenir Next LT Pro" w:hAnsi="Avenir Next LT Pro" w:cs="Arial"/>
          <w:color w:val="000000"/>
          <w:lang w:val="de-DE"/>
        </w:rPr>
        <w:t xml:space="preserve">Datum: </w:t>
      </w:r>
      <w:r w:rsidRPr="00105DFA">
        <w:rPr>
          <w:rFonts w:ascii="Avenir Next LT Pro" w:hAnsi="Avenir Next LT Pro" w:cs="Arial"/>
          <w:color w:val="000000"/>
          <w:lang w:val="de-DE"/>
        </w:rPr>
        <w:tab/>
      </w:r>
      <w:r w:rsidR="000210AC">
        <w:rPr>
          <w:rFonts w:ascii="Avenir Next LT Pro" w:hAnsi="Avenir Next LT Pro" w:cs="Arial"/>
          <w:bCs/>
        </w:rPr>
        <w:t>18 maart 2025</w:t>
      </w:r>
    </w:p>
    <w:p w14:paraId="5CBB52AA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195F216C" w14:textId="77777777" w:rsidR="00673B49" w:rsidRDefault="00673B49" w:rsidP="007D056C">
      <w:pPr>
        <w:rPr>
          <w:rFonts w:ascii="Arial" w:hAnsi="Arial" w:cs="Arial"/>
        </w:rPr>
      </w:pPr>
    </w:p>
    <w:p w14:paraId="7191E1A8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048AD76E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5D7751EE" w14:textId="77777777" w:rsidR="00003FEB" w:rsidRDefault="00003FEB">
      <w:pPr>
        <w:rPr>
          <w:rFonts w:ascii="Gill Sans MT" w:hAnsi="Gill Sans MT" w:cs="Tahoma"/>
          <w:sz w:val="22"/>
        </w:rPr>
      </w:pPr>
    </w:p>
    <w:p w14:paraId="458EEF6D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17840BE1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FC88411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7F450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884156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3F5CA1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D164E7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218D8A5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1E3C0CE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0C7E764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004A945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1DDE698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8840F03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7D40E4E7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D9A6F6C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68B165A9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7896060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E71D0CC" w14:textId="27495A35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0F3F1F">
        <w:rPr>
          <w:rFonts w:ascii="Avenir Next LT Pro" w:hAnsi="Avenir Next LT Pro" w:cs="Arial"/>
          <w:bCs/>
        </w:rPr>
        <w:t>2024-007675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5F63FA00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197AAE5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127E0483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077FDA14" w14:textId="77777777" w:rsidR="00042EAD" w:rsidRPr="008777C0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777C0">
        <w:rPr>
          <w:rFonts w:ascii="Avenir Next LT Pro" w:hAnsi="Avenir Next LT Pro" w:cs="Arial"/>
        </w:rPr>
        <w:t>Snoeiwerkzaamheden aan bomen</w:t>
      </w:r>
    </w:p>
    <w:p w14:paraId="426F8EF6" w14:textId="77777777" w:rsidR="00042EAD" w:rsidRPr="008777C0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8777C0">
        <w:rPr>
          <w:rFonts w:ascii="Avenir Next LT Pro" w:hAnsi="Avenir Next LT Pro" w:cs="Arial"/>
        </w:rPr>
        <w:t>Digitaal registreren van uitgevoerde werkzaamheden</w:t>
      </w:r>
    </w:p>
    <w:p w14:paraId="4CCC4557" w14:textId="49BB6167" w:rsidR="005F1ABA" w:rsidRPr="008A735C" w:rsidRDefault="000F3F1F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538CE981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5FE6DDF7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36DE4059" w14:textId="7A0F22AC" w:rsidR="00003FEB" w:rsidRPr="008A735C" w:rsidRDefault="0098558F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0757543A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C46E9E5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0787D23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097F0D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5FFEC9F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C97A1A3" w14:textId="3FF0592F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8558F">
        <w:rPr>
          <w:rFonts w:ascii="Avenir Next LT Pro" w:hAnsi="Avenir Next LT Pro" w:cs="Arial"/>
          <w:bCs/>
        </w:rPr>
        <w:t>Gemeente Rheden</w:t>
      </w:r>
    </w:p>
    <w:p w14:paraId="7020CE64" w14:textId="345B5FD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8558F">
        <w:rPr>
          <w:rFonts w:ascii="Avenir Next LT Pro" w:hAnsi="Avenir Next LT Pro" w:cs="Arial"/>
          <w:bCs/>
        </w:rPr>
        <w:t>Hoofdstraat 3</w:t>
      </w:r>
    </w:p>
    <w:p w14:paraId="359ACCE9" w14:textId="15E845E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555CEB">
        <w:rPr>
          <w:rFonts w:ascii="Avenir Next LT Pro" w:hAnsi="Avenir Next LT Pro" w:cs="Arial"/>
          <w:bCs/>
        </w:rPr>
        <w:t>6994 AB  De Steeg</w:t>
      </w:r>
    </w:p>
    <w:p w14:paraId="0EB3E6C8" w14:textId="3BB9B812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5766D7">
        <w:rPr>
          <w:rFonts w:ascii="Avenir Next LT Pro" w:hAnsi="Avenir Next LT Pro" w:cs="Arial"/>
          <w:bCs/>
        </w:rPr>
        <w:t>026 49 76 911</w:t>
      </w:r>
    </w:p>
    <w:p w14:paraId="26A93BDB" w14:textId="6A19E0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13E94">
        <w:rPr>
          <w:rFonts w:ascii="Avenir Next LT Pro" w:hAnsi="Avenir Next LT Pro" w:cs="Arial"/>
          <w:bCs/>
        </w:rPr>
        <w:t>I.W.M. Janssen</w:t>
      </w:r>
    </w:p>
    <w:p w14:paraId="456A190D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124FCF0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1AC722EE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6493CBF1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1503C155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4C1C991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002AF96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0BAFA929" w14:textId="69928E05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13E94">
        <w:rPr>
          <w:rFonts w:ascii="Avenir Next LT Pro" w:hAnsi="Avenir Next LT Pro" w:cs="Arial"/>
        </w:rPr>
        <w:t>M.C. Tetteroo</w:t>
      </w:r>
    </w:p>
    <w:p w14:paraId="6CF94636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3207764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635239DE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BE9C4F4" w14:textId="77777777" w:rsidR="00913E94" w:rsidRPr="008A735C" w:rsidRDefault="00913E94" w:rsidP="00913E9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Rheden</w:t>
      </w:r>
    </w:p>
    <w:p w14:paraId="2235811C" w14:textId="77777777" w:rsidR="00913E94" w:rsidRPr="008A735C" w:rsidRDefault="00913E94" w:rsidP="00913E9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Hoofdstraat 3</w:t>
      </w:r>
    </w:p>
    <w:p w14:paraId="79A6D90C" w14:textId="77777777" w:rsidR="00913E94" w:rsidRPr="008A735C" w:rsidRDefault="00913E94" w:rsidP="00913E9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6994 AB  De Steeg</w:t>
      </w:r>
    </w:p>
    <w:p w14:paraId="10E1A550" w14:textId="77777777" w:rsidR="00913E94" w:rsidRPr="008A735C" w:rsidRDefault="00913E94" w:rsidP="00913E9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026 49 76 911</w:t>
      </w:r>
    </w:p>
    <w:p w14:paraId="3B8F9C98" w14:textId="77777777" w:rsidR="00913E94" w:rsidRPr="008A735C" w:rsidRDefault="00913E94" w:rsidP="00913E9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I.W.M. Janssen</w:t>
      </w:r>
    </w:p>
    <w:p w14:paraId="2ECCE530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058129A0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472681AB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2B494CD9" w14:textId="25BA1C8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913E94">
        <w:rPr>
          <w:rFonts w:ascii="Avenir Next LT Pro" w:hAnsi="Avenir Next LT Pro" w:cs="Arial"/>
          <w:bCs/>
        </w:rPr>
        <w:t>2024-007</w:t>
      </w:r>
      <w:r w:rsidR="00E95DE7">
        <w:rPr>
          <w:rFonts w:ascii="Avenir Next LT Pro" w:hAnsi="Avenir Next LT Pro" w:cs="Arial"/>
          <w:bCs/>
        </w:rPr>
        <w:t>675</w:t>
      </w:r>
    </w:p>
    <w:p w14:paraId="3615DE8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00059AC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20FD30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41FB4B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F64E45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C97B95D" w14:textId="77777777" w:rsidR="00861DF4" w:rsidRPr="008A735C" w:rsidRDefault="00861DF4">
      <w:pPr>
        <w:rPr>
          <w:rFonts w:ascii="Avenir Next LT Pro" w:hAnsi="Avenir Next LT Pro" w:cs="Arial"/>
        </w:rPr>
      </w:pPr>
    </w:p>
    <w:p w14:paraId="73AEF8A1" w14:textId="77777777" w:rsidR="00861DF4" w:rsidRPr="008A735C" w:rsidRDefault="00861DF4">
      <w:pPr>
        <w:rPr>
          <w:rFonts w:ascii="Avenir Next LT Pro" w:hAnsi="Avenir Next LT Pro" w:cs="Arial"/>
        </w:rPr>
      </w:pPr>
    </w:p>
    <w:p w14:paraId="1A851C25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7F958164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2591E43F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68EE15BB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10C4A6C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633E5C08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97B4204" w14:textId="77777777" w:rsidR="00E95DE7" w:rsidRPr="008A735C" w:rsidRDefault="00E95DE7" w:rsidP="00E95DE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Rheden</w:t>
      </w:r>
    </w:p>
    <w:p w14:paraId="78A0528A" w14:textId="77777777" w:rsidR="00E95DE7" w:rsidRPr="008A735C" w:rsidRDefault="00E95DE7" w:rsidP="00E95DE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Hoofdstraat 3</w:t>
      </w:r>
    </w:p>
    <w:p w14:paraId="398B7617" w14:textId="77777777" w:rsidR="00E95DE7" w:rsidRPr="008A735C" w:rsidRDefault="00E95DE7" w:rsidP="00E95DE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6994 AB  De Steeg</w:t>
      </w:r>
    </w:p>
    <w:p w14:paraId="363E10DF" w14:textId="77777777" w:rsidR="00E95DE7" w:rsidRPr="008A735C" w:rsidRDefault="00E95DE7" w:rsidP="00E95DE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026 49 76 911</w:t>
      </w:r>
    </w:p>
    <w:p w14:paraId="0619FD8D" w14:textId="77777777" w:rsidR="00E95DE7" w:rsidRPr="008A735C" w:rsidRDefault="00E95DE7" w:rsidP="00E95DE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I.W.M. Janssen</w:t>
      </w:r>
    </w:p>
    <w:p w14:paraId="1ED74FAA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517EC72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1D6BA64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5B95429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11DE8DD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1F3A4D5" w14:textId="2419AA5E" w:rsidR="00695CD5" w:rsidRPr="008A735C" w:rsidRDefault="00003FEB" w:rsidP="00E95DE7">
      <w:pPr>
        <w:ind w:right="-170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E95DE7">
        <w:rPr>
          <w:rFonts w:ascii="Avenir Next LT Pro" w:hAnsi="Avenir Next LT Pro" w:cs="Arial"/>
          <w:bCs/>
        </w:rPr>
        <w:t>2024-007675</w:t>
      </w:r>
      <w:r w:rsidR="00CF57AF" w:rsidRPr="008A735C">
        <w:rPr>
          <w:rFonts w:ascii="Avenir Next LT Pro" w:hAnsi="Avenir Next LT Pro" w:cs="Arial"/>
        </w:rPr>
        <w:t>.</w:t>
      </w:r>
    </w:p>
    <w:p w14:paraId="1B07364E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7EBB0747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81330CB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4343BB48" w14:textId="77777777" w:rsidR="004064DB" w:rsidRPr="004064DB" w:rsidRDefault="004064DB" w:rsidP="004064DB">
      <w:pPr>
        <w:rPr>
          <w:rFonts w:ascii="Arial" w:hAnsi="Arial" w:cs="Arial"/>
        </w:rPr>
      </w:pPr>
    </w:p>
    <w:p w14:paraId="18748357" w14:textId="77777777" w:rsidR="00003FEB" w:rsidRPr="004064DB" w:rsidRDefault="00003FEB" w:rsidP="00675229">
      <w:pPr>
        <w:pStyle w:val="Kop2"/>
        <w:sectPr w:rsidR="00003FEB" w:rsidRPr="004064DB" w:rsidSect="00E95DE7">
          <w:footerReference w:type="default" r:id="rId14"/>
          <w:footerReference w:type="first" r:id="rId15"/>
          <w:pgSz w:w="11907" w:h="16840" w:code="9"/>
          <w:pgMar w:top="2552" w:right="1842" w:bottom="1871" w:left="1871" w:header="397" w:footer="709" w:gutter="0"/>
          <w:pgNumType w:start="1"/>
          <w:cols w:space="708"/>
          <w:titlePg/>
          <w:docGrid w:linePitch="272"/>
        </w:sectPr>
      </w:pPr>
    </w:p>
    <w:p w14:paraId="48DF4D56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39A6C6F1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4331C30D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E2AD834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5CB515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A10AFA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5D2EB2D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390C06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1B77F825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71493D3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E093C4B" w14:textId="77777777" w:rsidTr="007058D2">
        <w:trPr>
          <w:cantSplit/>
          <w:trHeight w:val="280"/>
        </w:trPr>
        <w:tc>
          <w:tcPr>
            <w:tcW w:w="1126" w:type="dxa"/>
          </w:tcPr>
          <w:p w14:paraId="64776B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47322D5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00C1BC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B923EF7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448660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723F2E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7CE2A07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1D31F63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0BFED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8FA4F7E" w14:textId="77777777" w:rsidTr="007058D2">
        <w:trPr>
          <w:cantSplit/>
          <w:trHeight w:val="280"/>
        </w:trPr>
        <w:tc>
          <w:tcPr>
            <w:tcW w:w="1126" w:type="dxa"/>
          </w:tcPr>
          <w:p w14:paraId="435B160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8693CCD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4E3CA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0C7A4ECE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4B2DF0C7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7AE81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5227C155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A30AC13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4638B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5B86ECA" w14:textId="77777777" w:rsidTr="007058D2">
        <w:trPr>
          <w:cantSplit/>
          <w:trHeight w:val="280"/>
        </w:trPr>
        <w:tc>
          <w:tcPr>
            <w:tcW w:w="1126" w:type="dxa"/>
          </w:tcPr>
          <w:p w14:paraId="15C889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50404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BECD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0ED857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325CD5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C437B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53EFE88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68A34D51" w14:textId="77777777" w:rsidTr="007058D2">
        <w:trPr>
          <w:cantSplit/>
          <w:trHeight w:val="280"/>
        </w:trPr>
        <w:tc>
          <w:tcPr>
            <w:tcW w:w="1126" w:type="dxa"/>
          </w:tcPr>
          <w:p w14:paraId="7F7F1CD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A83303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5DC7C7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A022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85460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151F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5BFA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A868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53B6A48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D26BE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81E10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FD950ED" w14:textId="77777777" w:rsidTr="007058D2">
        <w:trPr>
          <w:cantSplit/>
          <w:trHeight w:val="280"/>
        </w:trPr>
        <w:tc>
          <w:tcPr>
            <w:tcW w:w="1126" w:type="dxa"/>
          </w:tcPr>
          <w:p w14:paraId="5BDA12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8164ED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ADB88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30C28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47DEE9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37DA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0B15AE2" w14:textId="77777777" w:rsidTr="007058D2">
        <w:trPr>
          <w:cantSplit/>
          <w:trHeight w:val="280"/>
        </w:trPr>
        <w:tc>
          <w:tcPr>
            <w:tcW w:w="1126" w:type="dxa"/>
          </w:tcPr>
          <w:p w14:paraId="7F027F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DD584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33D11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C639A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79FD8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4540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DC162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0EE70B8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AA75BF7" w14:textId="77777777" w:rsidTr="007058D2">
        <w:trPr>
          <w:cantSplit/>
          <w:trHeight w:val="280"/>
        </w:trPr>
        <w:tc>
          <w:tcPr>
            <w:tcW w:w="1126" w:type="dxa"/>
          </w:tcPr>
          <w:p w14:paraId="3EF8761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CD6BF45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574AA6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7B9562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C2B0D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BC57AFD" w14:textId="77777777" w:rsidTr="007058D2">
        <w:trPr>
          <w:cantSplit/>
          <w:trHeight w:val="280"/>
        </w:trPr>
        <w:tc>
          <w:tcPr>
            <w:tcW w:w="1126" w:type="dxa"/>
          </w:tcPr>
          <w:p w14:paraId="217FC9C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6DAAB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03B283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8838C5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79ACD4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7667EB9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20BF6E1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100AEDB5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0E4DF5AD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343C9D78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FD694C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617B46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16716A4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807E85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0269E9D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F9A4F0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1471DF90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54086FE5" w14:textId="77777777" w:rsidTr="00D44A98">
        <w:trPr>
          <w:cantSplit/>
          <w:trHeight w:val="280"/>
        </w:trPr>
        <w:tc>
          <w:tcPr>
            <w:tcW w:w="1126" w:type="dxa"/>
          </w:tcPr>
          <w:p w14:paraId="0DD7D1B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B93FB5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71D3C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67B901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F7CBF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2FDA1626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C90698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2B2C28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80AFD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38A56CD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4D281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8755430" w14:textId="77777777" w:rsidTr="00D44A98">
        <w:trPr>
          <w:cantSplit/>
          <w:trHeight w:val="280"/>
        </w:trPr>
        <w:tc>
          <w:tcPr>
            <w:tcW w:w="1126" w:type="dxa"/>
          </w:tcPr>
          <w:p w14:paraId="62B987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2809AE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AC475E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DECDA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7F4D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DB9A7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BC1860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3F66E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5B73C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37D2C36" w14:textId="77777777" w:rsidTr="00D44A98">
        <w:trPr>
          <w:cantSplit/>
          <w:trHeight w:val="280"/>
        </w:trPr>
        <w:tc>
          <w:tcPr>
            <w:tcW w:w="1126" w:type="dxa"/>
          </w:tcPr>
          <w:p w14:paraId="582B866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8D137B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D53A78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4E880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8C6931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06E6DB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4D303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E468C3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144F614" w14:textId="77777777" w:rsidTr="00D44A98">
        <w:trPr>
          <w:cantSplit/>
          <w:trHeight w:val="280"/>
        </w:trPr>
        <w:tc>
          <w:tcPr>
            <w:tcW w:w="1126" w:type="dxa"/>
          </w:tcPr>
          <w:p w14:paraId="0415E9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7AB1A0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A12728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0C0AC2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98A7A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D64DC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16380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DA13FB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1E167513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E961DB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6269C863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3FFEB7B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29DAD73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4B7E92B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51CEA85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001C8D6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A87C4BE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0F39769B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0FBBE386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5937BD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760310F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6EAECB7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2C0784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6CD268B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5F0764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39947792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35ECED24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6144A1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36B605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095B0F5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056774F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6CFFCA3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2BFDF56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48BB49B4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5407527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37F34B10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B93889F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331E77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D524C74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94BD7D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2DA3CA1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7F8D9C2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76ACEB1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62C3F10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1202766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0384431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040F0A7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501094A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722967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74F332F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30F7F2F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EE74880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C88CCD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27386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46ACDC7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7093329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5A080DB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0202F6E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46C7CCF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7A0E3A8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08461A75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9D4FDB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B1522B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54E11E1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5B4C5C3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1B7B114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5B52ECC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1753085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7735D8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4FD7C3C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237FA5C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7307AB5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773612F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4719DC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BF63C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6A641D9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1DCF0DB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2B4D9DE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5BAFE69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062DD46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273A009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7081C98B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E1DCE9C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88C0CEB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43160DA0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FD849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37875F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5F79DC6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610A1CE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5C04E6C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2C59AFD8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401588D8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152F98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DFAD5D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AE9B94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7580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DBE79D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5433F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9B9CC1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07BBBEA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88D9D3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BD5996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C69F9E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A3E5E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B7E5D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3F8A2B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88641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746CA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78C8C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4BCA98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BFA0D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893B6E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59A5F71E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7D6919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D9C8A3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96F9F4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3A3E0FE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79F5EC9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6A82092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9A56B0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A084AF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314BB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D3163F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D41FE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D94E8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9D4E79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F06199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3810413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2A3D8B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42BEB61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5D15C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1969A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0F811C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CDCEF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8A8A6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EBE6E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07391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26E2B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0011D6D" w14:textId="77777777" w:rsidTr="006E7A96">
        <w:trPr>
          <w:cantSplit/>
          <w:trHeight w:val="280"/>
        </w:trPr>
        <w:tc>
          <w:tcPr>
            <w:tcW w:w="1126" w:type="dxa"/>
          </w:tcPr>
          <w:p w14:paraId="47C47207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565753E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F3AAB3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C674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77170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BBE70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A9BA05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62C91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BC8C2D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E732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38E2EB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A40A3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2895A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35D2B392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F3FA926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78491116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621639E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9F76A28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53B05E7E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1941" w14:textId="77777777" w:rsidR="0058301D" w:rsidRDefault="0058301D">
      <w:r>
        <w:separator/>
      </w:r>
    </w:p>
  </w:endnote>
  <w:endnote w:type="continuationSeparator" w:id="0">
    <w:p w14:paraId="30D1B0CB" w14:textId="77777777" w:rsidR="0058301D" w:rsidRDefault="0058301D">
      <w:r>
        <w:continuationSeparator/>
      </w:r>
    </w:p>
  </w:endnote>
  <w:endnote w:type="continuationNotice" w:id="1">
    <w:p w14:paraId="561D5629" w14:textId="77777777" w:rsidR="0058301D" w:rsidRDefault="00583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60F55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3371A94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317BD" w14:textId="32D09187" w:rsidR="00675229" w:rsidRPr="00B72BDC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B72BDC">
      <w:rPr>
        <w:rFonts w:ascii="Avenir Next LT Pro Demi" w:hAnsi="Avenir Next LT Pro Demi"/>
        <w:b/>
        <w:bCs/>
        <w:color w:val="93C48B"/>
      </w:rPr>
      <w:fldChar w:fldCharType="begin"/>
    </w:r>
    <w:r w:rsidRPr="00B72BDC">
      <w:rPr>
        <w:rFonts w:ascii="Avenir Next LT Pro Demi" w:hAnsi="Avenir Next LT Pro Demi"/>
        <w:b/>
        <w:bCs/>
        <w:color w:val="93C48B"/>
      </w:rPr>
      <w:instrText>PAGE</w:instrText>
    </w:r>
    <w:r w:rsidRPr="00B72BDC">
      <w:rPr>
        <w:rFonts w:ascii="Avenir Next LT Pro Demi" w:hAnsi="Avenir Next LT Pro Demi"/>
        <w:b/>
        <w:bCs/>
        <w:color w:val="93C48B"/>
      </w:rPr>
      <w:fldChar w:fldCharType="separate"/>
    </w:r>
    <w:r w:rsidRPr="00B72BDC">
      <w:rPr>
        <w:rFonts w:ascii="Avenir Next LT Pro Demi" w:hAnsi="Avenir Next LT Pro Demi"/>
        <w:b/>
        <w:bCs/>
        <w:color w:val="93C48B"/>
      </w:rPr>
      <w:t>1</w:t>
    </w:r>
    <w:r w:rsidRPr="00B72BDC">
      <w:rPr>
        <w:rFonts w:ascii="Avenir Next LT Pro Demi" w:hAnsi="Avenir Next LT Pro Demi"/>
        <w:b/>
        <w:bCs/>
        <w:color w:val="93C48B"/>
      </w:rPr>
      <w:fldChar w:fldCharType="end"/>
    </w:r>
    <w:r w:rsidRPr="00B72BDC">
      <w:rPr>
        <w:rFonts w:ascii="Avenir Next LT Pro Demi" w:hAnsi="Avenir Next LT Pro Demi"/>
        <w:color w:val="93C48B"/>
      </w:rPr>
      <w:t xml:space="preserve"> van </w:t>
    </w:r>
    <w:r w:rsidR="00B72BDC" w:rsidRPr="00B72BDC">
      <w:rPr>
        <w:rFonts w:ascii="Avenir Next LT Pro Demi" w:hAnsi="Avenir Next LT Pro Demi"/>
        <w:b/>
        <w:bCs/>
        <w:color w:val="93C48B"/>
      </w:rPr>
      <w:t>10</w:t>
    </w:r>
  </w:p>
  <w:p w14:paraId="0E92A9D2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55E964D3" wp14:editId="75CDD3AE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A6FAE1C" id="Rechthoek 2" o:spid="_x0000_s1026" style="position:absolute;margin-left:-94.2pt;margin-top:12.15pt;width:626.4pt;height:50.4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B898FF1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1016" w14:textId="08F32F3C" w:rsidR="00B72BDC" w:rsidRPr="00B72BDC" w:rsidRDefault="00675229" w:rsidP="00B72BDC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B72BDC">
      <w:rPr>
        <w:rFonts w:ascii="Avenir Next LT Pro Demi" w:hAnsi="Avenir Next LT Pro Demi"/>
        <w:b/>
        <w:bCs/>
        <w:color w:val="93C48B"/>
      </w:rPr>
      <w:fldChar w:fldCharType="begin"/>
    </w:r>
    <w:r w:rsidRPr="00B72BDC">
      <w:rPr>
        <w:rFonts w:ascii="Avenir Next LT Pro Demi" w:hAnsi="Avenir Next LT Pro Demi"/>
        <w:b/>
        <w:bCs/>
        <w:color w:val="93C48B"/>
      </w:rPr>
      <w:instrText>PAGE</w:instrText>
    </w:r>
    <w:r w:rsidRPr="00B72BDC">
      <w:rPr>
        <w:rFonts w:ascii="Avenir Next LT Pro Demi" w:hAnsi="Avenir Next LT Pro Demi"/>
        <w:b/>
        <w:bCs/>
        <w:color w:val="93C48B"/>
      </w:rPr>
      <w:fldChar w:fldCharType="separate"/>
    </w:r>
    <w:r w:rsidRPr="00B72BDC">
      <w:rPr>
        <w:rFonts w:ascii="Avenir Next LT Pro Demi" w:hAnsi="Avenir Next LT Pro Demi"/>
        <w:b/>
        <w:bCs/>
        <w:color w:val="93C48B"/>
      </w:rPr>
      <w:t>1</w:t>
    </w:r>
    <w:r w:rsidRPr="00B72BDC">
      <w:rPr>
        <w:rFonts w:ascii="Avenir Next LT Pro Demi" w:hAnsi="Avenir Next LT Pro Demi"/>
        <w:b/>
        <w:bCs/>
        <w:color w:val="93C48B"/>
      </w:rPr>
      <w:fldChar w:fldCharType="end"/>
    </w:r>
    <w:r w:rsidRPr="00B72BDC">
      <w:rPr>
        <w:rFonts w:ascii="Avenir Next LT Pro Demi" w:hAnsi="Avenir Next LT Pro Demi"/>
        <w:color w:val="93C48B"/>
      </w:rPr>
      <w:t xml:space="preserve"> van </w:t>
    </w:r>
    <w:r w:rsidR="00B72BDC" w:rsidRPr="00B72BDC">
      <w:rPr>
        <w:rFonts w:ascii="Avenir Next LT Pro Demi" w:hAnsi="Avenir Next LT Pro Demi"/>
        <w:b/>
        <w:bCs/>
        <w:color w:val="93C48B"/>
      </w:rPr>
      <w:t>10</w:t>
    </w:r>
  </w:p>
  <w:p w14:paraId="063ABD34" w14:textId="77777777" w:rsidR="00675229" w:rsidRPr="00B72BDC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B72BDC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43EC307" wp14:editId="26CCD775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008D57A" id="Rechthoek 2" o:spid="_x0000_s1026" style="position:absolute;margin-left:-94.2pt;margin-top:12.15pt;width:626.4pt;height:50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167919A8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29B0" w14:textId="77777777" w:rsidR="00675229" w:rsidRPr="00E30F1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E30F11">
      <w:rPr>
        <w:rFonts w:ascii="Avenir Next LT Pro Demi" w:hAnsi="Avenir Next LT Pro Demi"/>
        <w:b/>
        <w:bCs/>
        <w:color w:val="93C48B"/>
      </w:rPr>
      <w:fldChar w:fldCharType="begin"/>
    </w:r>
    <w:r w:rsidRPr="00E30F11">
      <w:rPr>
        <w:rFonts w:ascii="Avenir Next LT Pro Demi" w:hAnsi="Avenir Next LT Pro Demi"/>
        <w:b/>
        <w:bCs/>
        <w:color w:val="93C48B"/>
      </w:rPr>
      <w:instrText>PAGE</w:instrText>
    </w:r>
    <w:r w:rsidRPr="00E30F11">
      <w:rPr>
        <w:rFonts w:ascii="Avenir Next LT Pro Demi" w:hAnsi="Avenir Next LT Pro Demi"/>
        <w:b/>
        <w:bCs/>
        <w:color w:val="93C48B"/>
      </w:rPr>
      <w:fldChar w:fldCharType="separate"/>
    </w:r>
    <w:r w:rsidRPr="00E30F11">
      <w:rPr>
        <w:rFonts w:ascii="Avenir Next LT Pro Demi" w:hAnsi="Avenir Next LT Pro Demi"/>
        <w:b/>
        <w:bCs/>
        <w:color w:val="93C48B"/>
      </w:rPr>
      <w:t>1</w:t>
    </w:r>
    <w:r w:rsidRPr="00E30F11">
      <w:rPr>
        <w:rFonts w:ascii="Avenir Next LT Pro Demi" w:hAnsi="Avenir Next LT Pro Demi"/>
        <w:b/>
        <w:bCs/>
        <w:color w:val="93C48B"/>
      </w:rPr>
      <w:fldChar w:fldCharType="end"/>
    </w:r>
    <w:r w:rsidRPr="00E30F11">
      <w:rPr>
        <w:rFonts w:ascii="Avenir Next LT Pro Demi" w:hAnsi="Avenir Next LT Pro Demi"/>
        <w:color w:val="93C48B"/>
      </w:rPr>
      <w:t xml:space="preserve"> van </w:t>
    </w:r>
    <w:r w:rsidRPr="00E30F11">
      <w:rPr>
        <w:rFonts w:ascii="Avenir Next LT Pro Demi" w:hAnsi="Avenir Next LT Pro Demi"/>
        <w:b/>
        <w:bCs/>
        <w:color w:val="93C48B"/>
      </w:rPr>
      <w:t>10</w:t>
    </w:r>
  </w:p>
  <w:p w14:paraId="6C391B54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1B727D58" wp14:editId="123F6AA5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764680" id="Rechthoek 2" o:spid="_x0000_s1026" style="position:absolute;margin-left:790pt;margin-top:12.15pt;width:841.2pt;height:50.4pt;z-index:-25165823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65DA4FE9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4E429" w14:textId="77777777" w:rsidR="00675229" w:rsidRPr="00E30F1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E30F11">
      <w:rPr>
        <w:rFonts w:ascii="Avenir Next LT Pro Demi" w:hAnsi="Avenir Next LT Pro Demi"/>
        <w:b/>
        <w:bCs/>
        <w:color w:val="93C48B"/>
      </w:rPr>
      <w:fldChar w:fldCharType="begin"/>
    </w:r>
    <w:r w:rsidRPr="00E30F11">
      <w:rPr>
        <w:rFonts w:ascii="Avenir Next LT Pro Demi" w:hAnsi="Avenir Next LT Pro Demi"/>
        <w:b/>
        <w:bCs/>
        <w:color w:val="93C48B"/>
      </w:rPr>
      <w:instrText>PAGE</w:instrText>
    </w:r>
    <w:r w:rsidRPr="00E30F11">
      <w:rPr>
        <w:rFonts w:ascii="Avenir Next LT Pro Demi" w:hAnsi="Avenir Next LT Pro Demi"/>
        <w:b/>
        <w:bCs/>
        <w:color w:val="93C48B"/>
      </w:rPr>
      <w:fldChar w:fldCharType="separate"/>
    </w:r>
    <w:r w:rsidRPr="00E30F11">
      <w:rPr>
        <w:rFonts w:ascii="Avenir Next LT Pro Demi" w:hAnsi="Avenir Next LT Pro Demi"/>
        <w:b/>
        <w:bCs/>
        <w:color w:val="93C48B"/>
      </w:rPr>
      <w:t>1</w:t>
    </w:r>
    <w:r w:rsidRPr="00E30F11">
      <w:rPr>
        <w:rFonts w:ascii="Avenir Next LT Pro Demi" w:hAnsi="Avenir Next LT Pro Demi"/>
        <w:b/>
        <w:bCs/>
        <w:color w:val="93C48B"/>
      </w:rPr>
      <w:fldChar w:fldCharType="end"/>
    </w:r>
    <w:r w:rsidRPr="00E30F11">
      <w:rPr>
        <w:rFonts w:ascii="Avenir Next LT Pro Demi" w:hAnsi="Avenir Next LT Pro Demi"/>
        <w:color w:val="93C48B"/>
      </w:rPr>
      <w:t xml:space="preserve"> van </w:t>
    </w:r>
    <w:r w:rsidRPr="00E30F11">
      <w:rPr>
        <w:rFonts w:ascii="Avenir Next LT Pro Demi" w:hAnsi="Avenir Next LT Pro Demi"/>
        <w:b/>
        <w:bCs/>
        <w:color w:val="93C48B"/>
      </w:rPr>
      <w:t>10</w:t>
    </w:r>
  </w:p>
  <w:p w14:paraId="29D1CD31" w14:textId="77777777" w:rsidR="00675229" w:rsidRPr="00E30F11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E30F11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25EAEEF8" wp14:editId="40DE6E52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1BE846" id="Rechthoek 2" o:spid="_x0000_s1026" style="position:absolute;margin-left:-94.2pt;margin-top:12.15pt;width:626.4pt;height:50.4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0B9A88A" w14:textId="77777777" w:rsidR="00B24984" w:rsidRPr="00E30F11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71CE5" w14:textId="77777777" w:rsidR="0058301D" w:rsidRDefault="0058301D">
      <w:r>
        <w:separator/>
      </w:r>
    </w:p>
  </w:footnote>
  <w:footnote w:type="continuationSeparator" w:id="0">
    <w:p w14:paraId="1F503F15" w14:textId="77777777" w:rsidR="0058301D" w:rsidRDefault="0058301D">
      <w:r>
        <w:continuationSeparator/>
      </w:r>
    </w:p>
  </w:footnote>
  <w:footnote w:type="continuationNotice" w:id="1">
    <w:p w14:paraId="200E83AA" w14:textId="77777777" w:rsidR="0058301D" w:rsidRDefault="005830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0A824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FF6AADF" wp14:editId="0505E00B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8FDF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4D70ADDC" wp14:editId="76CA9CAC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190"/>
    <w:rsid w:val="00002F8A"/>
    <w:rsid w:val="00003FEB"/>
    <w:rsid w:val="000110AF"/>
    <w:rsid w:val="000210AC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0F3F1F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76C7C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A7C1A"/>
    <w:rsid w:val="003B3185"/>
    <w:rsid w:val="003B7E83"/>
    <w:rsid w:val="003C7306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55CEB"/>
    <w:rsid w:val="005637AC"/>
    <w:rsid w:val="00574CF2"/>
    <w:rsid w:val="005766D7"/>
    <w:rsid w:val="0058301D"/>
    <w:rsid w:val="005D1772"/>
    <w:rsid w:val="005D265E"/>
    <w:rsid w:val="005D67ED"/>
    <w:rsid w:val="005E2534"/>
    <w:rsid w:val="005E6E66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777C0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3E94"/>
    <w:rsid w:val="00915771"/>
    <w:rsid w:val="00921AD1"/>
    <w:rsid w:val="009323F1"/>
    <w:rsid w:val="0094160F"/>
    <w:rsid w:val="00943E71"/>
    <w:rsid w:val="0095513E"/>
    <w:rsid w:val="0098558F"/>
    <w:rsid w:val="009A7A98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64BC2"/>
    <w:rsid w:val="00B72BD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C1641F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190"/>
    <w:rsid w:val="00D66F30"/>
    <w:rsid w:val="00D96CAE"/>
    <w:rsid w:val="00DB2FBC"/>
    <w:rsid w:val="00DB6044"/>
    <w:rsid w:val="00DE0517"/>
    <w:rsid w:val="00DF0581"/>
    <w:rsid w:val="00DF2453"/>
    <w:rsid w:val="00E124C8"/>
    <w:rsid w:val="00E13163"/>
    <w:rsid w:val="00E2613D"/>
    <w:rsid w:val="00E30F11"/>
    <w:rsid w:val="00E33EC6"/>
    <w:rsid w:val="00E40F06"/>
    <w:rsid w:val="00E6572C"/>
    <w:rsid w:val="00E74AC5"/>
    <w:rsid w:val="00E92F5A"/>
    <w:rsid w:val="00E95DE7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64369F79"/>
  <w15:chartTrackingRefBased/>
  <w15:docId w15:val="{459B11F7-577D-4E9F-82C0-44D963028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7" ma:contentTypeDescription="Een nieuw document maken." ma:contentTypeScope="" ma:versionID="4ecc37d024516733e38d5eddf34eeb02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4a76269537dd5753bf5dcb64e6ae28a5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58141F-2D09-426E-A375-8881738D4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253c5-dfd6-402f-8a84-36cb1aa46846"/>
    <ds:schemaRef ds:uri="6d56677d-a9ae-4fa3-b843-6a9fa33e2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1378</Words>
  <Characters>7580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8941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17</cp:revision>
  <cp:lastPrinted>2016-12-02T11:43:00Z</cp:lastPrinted>
  <dcterms:created xsi:type="dcterms:W3CDTF">2025-03-18T16:27:00Z</dcterms:created>
  <dcterms:modified xsi:type="dcterms:W3CDTF">2025-03-18T16:48:00Z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