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33A8F0" w14:textId="30719160" w:rsidR="00D652D9" w:rsidRPr="00AA037D" w:rsidRDefault="008E61E7" w:rsidP="00AA037D">
      <w:pPr>
        <w:pStyle w:val="Kop1"/>
      </w:pPr>
      <w:bookmarkStart w:id="0" w:name="_GoBack"/>
      <w:bookmarkEnd w:id="0"/>
      <w:r w:rsidRPr="00AA037D">
        <w:t>D</w:t>
      </w:r>
      <w:r w:rsidR="00D652D9" w:rsidRPr="00AA037D">
        <w:t>erde</w:t>
      </w:r>
      <w:r w:rsidRPr="00AA037D">
        <w:t>(n)</w:t>
      </w:r>
      <w:r w:rsidR="00E12D04" w:rsidRPr="00AA037D">
        <w:t>verklaring</w:t>
      </w:r>
    </w:p>
    <w:p w14:paraId="43E4FCEB" w14:textId="56092768" w:rsidR="00D652D9" w:rsidRDefault="00D652D9" w:rsidP="00AA037D">
      <w:pPr>
        <w:rPr>
          <w:rFonts w:cstheme="minorHAnsi"/>
        </w:rPr>
      </w:pPr>
      <w:r w:rsidRPr="00EC6CDF">
        <w:rPr>
          <w:rFonts w:cstheme="minorHAnsi"/>
        </w:rPr>
        <w:t xml:space="preserve">Hierbij verklaart de </w:t>
      </w:r>
      <w:r w:rsidR="00AA037D">
        <w:rPr>
          <w:rFonts w:cstheme="minorHAnsi"/>
        </w:rPr>
        <w:t>a</w:t>
      </w:r>
      <w:r w:rsidRPr="00EC6CDF">
        <w:rPr>
          <w:rFonts w:cstheme="minorHAnsi"/>
        </w:rPr>
        <w:t xml:space="preserve">anmelder dat hij een beroep doet op de financiële draagkracht en/of de technische bekwaamheid van de hierna genoemde </w:t>
      </w:r>
      <w:r w:rsidR="00AA037D">
        <w:rPr>
          <w:rFonts w:cstheme="minorHAnsi"/>
        </w:rPr>
        <w:t>d</w:t>
      </w:r>
      <w:r w:rsidRPr="00EC6CDF">
        <w:rPr>
          <w:rFonts w:cstheme="minorHAnsi"/>
        </w:rPr>
        <w:t xml:space="preserve">erde en dat hij volledig aansprakelijk is voor de gestanddoening van de verplichtingen voortvloeiend uit de aanmelding op de onderhavige </w:t>
      </w:r>
      <w:r w:rsidR="00AA037D">
        <w:rPr>
          <w:rFonts w:cstheme="minorHAnsi"/>
        </w:rPr>
        <w:t>inkoop</w:t>
      </w:r>
      <w:r w:rsidRPr="00EC6CDF">
        <w:rPr>
          <w:rFonts w:cstheme="minorHAnsi"/>
        </w:rPr>
        <w:t>procedure, alsmede de uitvoering van de opdracht.</w:t>
      </w:r>
    </w:p>
    <w:p w14:paraId="6B192B46" w14:textId="77777777" w:rsidR="00AA037D" w:rsidRPr="00EC6CDF" w:rsidRDefault="00AA037D" w:rsidP="00AA037D">
      <w:pPr>
        <w:rPr>
          <w:rFonts w:cstheme="minorHAnsi"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828"/>
        <w:gridCol w:w="5234"/>
      </w:tblGrid>
      <w:tr w:rsidR="00D652D9" w:rsidRPr="00EC6CDF" w14:paraId="7DB63FFE" w14:textId="77777777" w:rsidTr="00AA037D">
        <w:trPr>
          <w:trHeight w:val="226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42C79545" w14:textId="2DE8B99B" w:rsidR="00D652D9" w:rsidRPr="00AA037D" w:rsidRDefault="00D652D9" w:rsidP="008A7878">
            <w:pPr>
              <w:jc w:val="both"/>
              <w:rPr>
                <w:rFonts w:ascii="DIN-Bold" w:hAnsi="DIN-Bold" w:cstheme="minorHAnsi"/>
                <w:bCs/>
              </w:rPr>
            </w:pPr>
            <w:r w:rsidRPr="00AA037D">
              <w:rPr>
                <w:rFonts w:ascii="DIN-Bold" w:hAnsi="DIN-Bold" w:cstheme="minorHAnsi"/>
                <w:bCs/>
                <w:color w:val="000000" w:themeColor="text1"/>
              </w:rPr>
              <w:t xml:space="preserve">Gegevens </w:t>
            </w:r>
            <w:r w:rsidR="00AA037D" w:rsidRPr="00AA037D">
              <w:rPr>
                <w:rFonts w:ascii="DIN-Bold" w:hAnsi="DIN-Bold" w:cstheme="minorHAnsi"/>
                <w:bCs/>
                <w:color w:val="000000" w:themeColor="text1"/>
              </w:rPr>
              <w:t>a</w:t>
            </w:r>
            <w:r w:rsidRPr="00AA037D">
              <w:rPr>
                <w:rFonts w:ascii="DIN-Bold" w:hAnsi="DIN-Bold" w:cstheme="minorHAnsi"/>
                <w:bCs/>
                <w:color w:val="000000" w:themeColor="text1"/>
              </w:rPr>
              <w:t>anmelder</w:t>
            </w:r>
          </w:p>
        </w:tc>
      </w:tr>
      <w:tr w:rsidR="00D652D9" w:rsidRPr="00EC6CDF" w14:paraId="08B6148B" w14:textId="77777777" w:rsidTr="00AA037D">
        <w:tc>
          <w:tcPr>
            <w:tcW w:w="3828" w:type="dxa"/>
            <w:tcBorders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53C201DC" w14:textId="707C024D" w:rsidR="00D652D9" w:rsidRPr="00EC6CDF" w:rsidRDefault="00D652D9" w:rsidP="00AA037D">
            <w:pPr>
              <w:spacing w:line="259" w:lineRule="auto"/>
              <w:rPr>
                <w:rFonts w:cstheme="minorHAnsi"/>
              </w:rPr>
            </w:pPr>
            <w:r w:rsidRPr="00EC6CDF">
              <w:rPr>
                <w:rFonts w:cstheme="minorHAnsi"/>
              </w:rPr>
              <w:t xml:space="preserve">Naam onderneming </w:t>
            </w:r>
            <w:r w:rsidR="00AA037D">
              <w:rPr>
                <w:rFonts w:cstheme="minorHAnsi"/>
              </w:rPr>
              <w:t>a</w:t>
            </w:r>
            <w:r w:rsidRPr="00EC6CDF">
              <w:rPr>
                <w:rFonts w:cstheme="minorHAnsi"/>
              </w:rPr>
              <w:t>anmelder</w:t>
            </w:r>
          </w:p>
        </w:tc>
        <w:tc>
          <w:tcPr>
            <w:tcW w:w="5234" w:type="dxa"/>
            <w:tcBorders>
              <w:bottom w:val="single" w:sz="4" w:space="0" w:color="D9D9D9" w:themeColor="background1" w:themeShade="D9"/>
            </w:tcBorders>
          </w:tcPr>
          <w:p w14:paraId="54CE483C" w14:textId="77777777" w:rsidR="00D652D9" w:rsidRPr="00EC6CDF" w:rsidRDefault="00D652D9" w:rsidP="008A7878">
            <w:pPr>
              <w:jc w:val="both"/>
              <w:rPr>
                <w:rFonts w:cstheme="minorHAnsi"/>
              </w:rPr>
            </w:pPr>
          </w:p>
        </w:tc>
      </w:tr>
      <w:tr w:rsidR="00D652D9" w:rsidRPr="00EC6CDF" w14:paraId="20F6FA5C" w14:textId="77777777" w:rsidTr="00AA037D">
        <w:tc>
          <w:tcPr>
            <w:tcW w:w="382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4C3EDDCE" w14:textId="607133D7" w:rsidR="00D652D9" w:rsidRPr="00EC6CDF" w:rsidRDefault="00D652D9" w:rsidP="00AA037D">
            <w:pPr>
              <w:spacing w:line="259" w:lineRule="auto"/>
              <w:rPr>
                <w:rFonts w:cstheme="minorHAnsi"/>
              </w:rPr>
            </w:pPr>
            <w:r w:rsidRPr="00EC6CDF">
              <w:rPr>
                <w:rFonts w:cstheme="minorHAnsi"/>
              </w:rPr>
              <w:t xml:space="preserve">Naam rechtsgeldige vertegenwoordiger van </w:t>
            </w:r>
            <w:r w:rsidR="00AA037D">
              <w:rPr>
                <w:rFonts w:cstheme="minorHAnsi"/>
              </w:rPr>
              <w:t>a</w:t>
            </w:r>
            <w:r w:rsidRPr="00EC6CDF">
              <w:rPr>
                <w:rFonts w:cstheme="minorHAnsi"/>
              </w:rPr>
              <w:t xml:space="preserve">anmelder </w:t>
            </w:r>
          </w:p>
        </w:tc>
        <w:tc>
          <w:tcPr>
            <w:tcW w:w="523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22D0025A" w14:textId="77777777" w:rsidR="00D652D9" w:rsidRPr="00EC6CDF" w:rsidRDefault="00D652D9" w:rsidP="008A7878">
            <w:pPr>
              <w:jc w:val="both"/>
              <w:rPr>
                <w:rFonts w:cstheme="minorHAnsi"/>
              </w:rPr>
            </w:pPr>
          </w:p>
        </w:tc>
      </w:tr>
      <w:tr w:rsidR="00D652D9" w:rsidRPr="00EC6CDF" w14:paraId="3C99DA42" w14:textId="77777777" w:rsidTr="00AA037D">
        <w:tc>
          <w:tcPr>
            <w:tcW w:w="382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3DEF4FB9" w14:textId="04B800EA" w:rsidR="00D652D9" w:rsidRPr="00EC6CDF" w:rsidRDefault="00D652D9" w:rsidP="00AA037D">
            <w:pPr>
              <w:spacing w:line="259" w:lineRule="auto"/>
              <w:rPr>
                <w:rFonts w:cstheme="minorHAnsi"/>
              </w:rPr>
            </w:pPr>
            <w:r w:rsidRPr="00EC6CDF">
              <w:rPr>
                <w:rFonts w:cstheme="minorHAnsi"/>
              </w:rPr>
              <w:t>Functie</w:t>
            </w:r>
          </w:p>
        </w:tc>
        <w:tc>
          <w:tcPr>
            <w:tcW w:w="523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20D23DCE" w14:textId="77777777" w:rsidR="00D652D9" w:rsidRPr="00EC6CDF" w:rsidRDefault="00D652D9" w:rsidP="008A7878">
            <w:pPr>
              <w:jc w:val="both"/>
              <w:rPr>
                <w:rFonts w:cstheme="minorHAnsi"/>
              </w:rPr>
            </w:pPr>
          </w:p>
        </w:tc>
      </w:tr>
      <w:tr w:rsidR="00D652D9" w:rsidRPr="00EC6CDF" w14:paraId="1491C80F" w14:textId="77777777" w:rsidTr="00AA037D">
        <w:tc>
          <w:tcPr>
            <w:tcW w:w="382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7556E852" w14:textId="21AFFC33" w:rsidR="00D652D9" w:rsidRPr="00EC6CDF" w:rsidRDefault="00D652D9" w:rsidP="00AA037D">
            <w:pPr>
              <w:spacing w:line="259" w:lineRule="auto"/>
              <w:rPr>
                <w:rFonts w:cstheme="minorHAnsi"/>
              </w:rPr>
            </w:pPr>
            <w:r w:rsidRPr="00EC6CDF">
              <w:rPr>
                <w:rFonts w:cstheme="minorHAnsi"/>
              </w:rPr>
              <w:t>Datum en plaats</w:t>
            </w:r>
          </w:p>
        </w:tc>
        <w:tc>
          <w:tcPr>
            <w:tcW w:w="523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221B8388" w14:textId="77777777" w:rsidR="00D652D9" w:rsidRPr="00EC6CDF" w:rsidRDefault="00D652D9" w:rsidP="008A7878">
            <w:pPr>
              <w:jc w:val="both"/>
              <w:rPr>
                <w:rFonts w:cstheme="minorHAnsi"/>
              </w:rPr>
            </w:pPr>
          </w:p>
        </w:tc>
      </w:tr>
      <w:tr w:rsidR="00D652D9" w:rsidRPr="00EC6CDF" w14:paraId="26A9F342" w14:textId="77777777" w:rsidTr="00AA037D">
        <w:tc>
          <w:tcPr>
            <w:tcW w:w="382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37B49E26" w14:textId="5E62E1E0" w:rsidR="00D652D9" w:rsidRPr="00EC6CDF" w:rsidRDefault="00D652D9" w:rsidP="00AA037D">
            <w:pPr>
              <w:spacing w:line="259" w:lineRule="auto"/>
              <w:rPr>
                <w:rFonts w:cstheme="minorHAnsi"/>
              </w:rPr>
            </w:pPr>
            <w:r w:rsidRPr="00EC6CDF">
              <w:rPr>
                <w:rFonts w:cstheme="minorHAnsi"/>
              </w:rPr>
              <w:t xml:space="preserve">Handtekening rechtsgeldige vertegenwoordiger van </w:t>
            </w:r>
            <w:r w:rsidR="00AA037D">
              <w:rPr>
                <w:rFonts w:cstheme="minorHAnsi"/>
              </w:rPr>
              <w:t>a</w:t>
            </w:r>
            <w:r w:rsidRPr="00EC6CDF">
              <w:rPr>
                <w:rFonts w:cstheme="minorHAnsi"/>
              </w:rPr>
              <w:t>anmelder</w:t>
            </w:r>
          </w:p>
        </w:tc>
        <w:tc>
          <w:tcPr>
            <w:tcW w:w="523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373997A" w14:textId="77777777" w:rsidR="00D652D9" w:rsidRDefault="00D652D9" w:rsidP="008A7878">
            <w:pPr>
              <w:jc w:val="both"/>
              <w:rPr>
                <w:rFonts w:cstheme="minorHAnsi"/>
              </w:rPr>
            </w:pPr>
          </w:p>
          <w:p w14:paraId="572C93D4" w14:textId="13A8B8E3" w:rsidR="00AA037D" w:rsidRDefault="00AA037D" w:rsidP="008A7878">
            <w:pPr>
              <w:jc w:val="both"/>
              <w:rPr>
                <w:rFonts w:cstheme="minorHAnsi"/>
              </w:rPr>
            </w:pPr>
          </w:p>
          <w:p w14:paraId="4AC98D05" w14:textId="3133C744" w:rsidR="00AA037D" w:rsidRDefault="00AA037D" w:rsidP="008A7878">
            <w:pPr>
              <w:jc w:val="both"/>
              <w:rPr>
                <w:rFonts w:cstheme="minorHAnsi"/>
              </w:rPr>
            </w:pPr>
          </w:p>
          <w:p w14:paraId="2A705C5D" w14:textId="77777777" w:rsidR="00AA037D" w:rsidRDefault="00AA037D" w:rsidP="008A7878">
            <w:pPr>
              <w:jc w:val="both"/>
              <w:rPr>
                <w:rFonts w:cstheme="minorHAnsi"/>
              </w:rPr>
            </w:pPr>
          </w:p>
          <w:p w14:paraId="2723E236" w14:textId="54D3A9F9" w:rsidR="00AA037D" w:rsidRPr="00EC6CDF" w:rsidRDefault="00AA037D" w:rsidP="008A7878">
            <w:pPr>
              <w:jc w:val="both"/>
              <w:rPr>
                <w:rFonts w:cstheme="minorHAnsi"/>
              </w:rPr>
            </w:pPr>
          </w:p>
        </w:tc>
      </w:tr>
    </w:tbl>
    <w:p w14:paraId="60E5E2F2" w14:textId="77777777" w:rsidR="00D652D9" w:rsidRPr="00EC6CDF" w:rsidRDefault="00D652D9" w:rsidP="00D652D9">
      <w:pPr>
        <w:jc w:val="both"/>
        <w:rPr>
          <w:rFonts w:cstheme="minorHAnsi"/>
        </w:rPr>
      </w:pPr>
    </w:p>
    <w:p w14:paraId="6E40520D" w14:textId="5DE0830C" w:rsidR="00D652D9" w:rsidRDefault="00D652D9" w:rsidP="00AA037D">
      <w:pPr>
        <w:rPr>
          <w:rFonts w:cstheme="minorHAnsi"/>
        </w:rPr>
      </w:pPr>
      <w:r w:rsidRPr="00EC6CDF">
        <w:rPr>
          <w:rFonts w:cstheme="minorHAnsi"/>
        </w:rPr>
        <w:t xml:space="preserve">Hierbij verklaart </w:t>
      </w:r>
      <w:r w:rsidR="00AA037D">
        <w:rPr>
          <w:rFonts w:cstheme="minorHAnsi"/>
        </w:rPr>
        <w:t xml:space="preserve">de </w:t>
      </w:r>
      <w:r w:rsidRPr="00EC6CDF">
        <w:rPr>
          <w:rFonts w:cstheme="minorHAnsi"/>
        </w:rPr>
        <w:t xml:space="preserve">hierna genoemde </w:t>
      </w:r>
      <w:r w:rsidR="00AA037D">
        <w:rPr>
          <w:rFonts w:cstheme="minorHAnsi"/>
        </w:rPr>
        <w:t>d</w:t>
      </w:r>
      <w:r w:rsidRPr="00EC6CDF">
        <w:rPr>
          <w:rFonts w:cstheme="minorHAnsi"/>
        </w:rPr>
        <w:t xml:space="preserve">erde dat </w:t>
      </w:r>
      <w:r w:rsidR="00AA037D">
        <w:rPr>
          <w:rFonts w:cstheme="minorHAnsi"/>
        </w:rPr>
        <w:t>hij zijn</w:t>
      </w:r>
      <w:r w:rsidRPr="00EC6CDF">
        <w:rPr>
          <w:rFonts w:cstheme="minorHAnsi"/>
        </w:rPr>
        <w:t xml:space="preserve"> mensen en middelen inzet voor de volledige en juiste uitvoering van de opdracht, indien tot sluiting van de </w:t>
      </w:r>
      <w:r w:rsidR="00AA037D">
        <w:rPr>
          <w:rFonts w:cstheme="minorHAnsi"/>
        </w:rPr>
        <w:t>o</w:t>
      </w:r>
      <w:r w:rsidRPr="00EC6CDF">
        <w:rPr>
          <w:rFonts w:cstheme="minorHAnsi"/>
        </w:rPr>
        <w:t xml:space="preserve">vereenkomst met de </w:t>
      </w:r>
      <w:r w:rsidR="00AA037D">
        <w:rPr>
          <w:rFonts w:cstheme="minorHAnsi"/>
        </w:rPr>
        <w:t>aanmelder</w:t>
      </w:r>
      <w:r w:rsidRPr="00EC6CDF">
        <w:rPr>
          <w:rFonts w:cstheme="minorHAnsi"/>
        </w:rPr>
        <w:t xml:space="preserve"> wordt overgegaan.</w:t>
      </w:r>
    </w:p>
    <w:p w14:paraId="09104DC3" w14:textId="5183E29E" w:rsidR="00AA037D" w:rsidRDefault="00AA037D" w:rsidP="00AA037D">
      <w:pPr>
        <w:rPr>
          <w:rFonts w:cstheme="minorHAnsi"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828"/>
        <w:gridCol w:w="5234"/>
      </w:tblGrid>
      <w:tr w:rsidR="00AA037D" w:rsidRPr="00EC6CDF" w14:paraId="4FEFB6E2" w14:textId="77777777" w:rsidTr="006848F7">
        <w:trPr>
          <w:trHeight w:val="226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61388268" w14:textId="1303BDD3" w:rsidR="00AA037D" w:rsidRPr="00AA037D" w:rsidRDefault="00AA037D" w:rsidP="006848F7">
            <w:pPr>
              <w:jc w:val="both"/>
              <w:rPr>
                <w:rFonts w:ascii="DIN-Bold" w:hAnsi="DIN-Bold" w:cstheme="minorHAnsi"/>
                <w:bCs/>
              </w:rPr>
            </w:pPr>
            <w:r w:rsidRPr="00AA037D">
              <w:rPr>
                <w:rFonts w:ascii="DIN-Bold" w:hAnsi="DIN-Bold" w:cstheme="minorHAnsi"/>
                <w:bCs/>
                <w:color w:val="000000" w:themeColor="text1"/>
              </w:rPr>
              <w:t xml:space="preserve">Gegevens </w:t>
            </w:r>
            <w:r>
              <w:rPr>
                <w:rFonts w:ascii="DIN-Bold" w:hAnsi="DIN-Bold" w:cstheme="minorHAnsi"/>
                <w:bCs/>
                <w:color w:val="000000" w:themeColor="text1"/>
              </w:rPr>
              <w:t>derde</w:t>
            </w:r>
          </w:p>
        </w:tc>
      </w:tr>
      <w:tr w:rsidR="00AA037D" w:rsidRPr="00EC6CDF" w14:paraId="2C303799" w14:textId="77777777" w:rsidTr="006848F7">
        <w:tc>
          <w:tcPr>
            <w:tcW w:w="3828" w:type="dxa"/>
            <w:tcBorders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3A47D38B" w14:textId="0FD545B2" w:rsidR="00AA037D" w:rsidRPr="00EC6CDF" w:rsidRDefault="00AA037D" w:rsidP="006848F7">
            <w:pPr>
              <w:spacing w:line="259" w:lineRule="auto"/>
              <w:rPr>
                <w:rFonts w:cstheme="minorHAnsi"/>
              </w:rPr>
            </w:pPr>
            <w:r w:rsidRPr="00EC6CDF">
              <w:rPr>
                <w:rFonts w:cstheme="minorHAnsi"/>
              </w:rPr>
              <w:t xml:space="preserve">Naam onderneming </w:t>
            </w:r>
            <w:r>
              <w:rPr>
                <w:rFonts w:cstheme="minorHAnsi"/>
              </w:rPr>
              <w:t>derde</w:t>
            </w:r>
          </w:p>
        </w:tc>
        <w:tc>
          <w:tcPr>
            <w:tcW w:w="5234" w:type="dxa"/>
            <w:tcBorders>
              <w:bottom w:val="single" w:sz="4" w:space="0" w:color="D9D9D9" w:themeColor="background1" w:themeShade="D9"/>
            </w:tcBorders>
          </w:tcPr>
          <w:p w14:paraId="708B545C" w14:textId="77777777" w:rsidR="00AA037D" w:rsidRPr="00EC6CDF" w:rsidRDefault="00AA037D" w:rsidP="006848F7">
            <w:pPr>
              <w:jc w:val="both"/>
              <w:rPr>
                <w:rFonts w:cstheme="minorHAnsi"/>
              </w:rPr>
            </w:pPr>
          </w:p>
        </w:tc>
      </w:tr>
      <w:tr w:rsidR="00AA037D" w:rsidRPr="00EC6CDF" w14:paraId="0F460E01" w14:textId="77777777" w:rsidTr="006848F7">
        <w:tc>
          <w:tcPr>
            <w:tcW w:w="382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50D1AAE5" w14:textId="6C0D069E" w:rsidR="00AA037D" w:rsidRPr="00EC6CDF" w:rsidRDefault="00AA037D" w:rsidP="006848F7">
            <w:pPr>
              <w:spacing w:line="259" w:lineRule="auto"/>
              <w:rPr>
                <w:rFonts w:cstheme="minorHAnsi"/>
              </w:rPr>
            </w:pPr>
            <w:r w:rsidRPr="00EC6CDF">
              <w:rPr>
                <w:rFonts w:cstheme="minorHAnsi"/>
              </w:rPr>
              <w:t xml:space="preserve">Naam rechtsgeldige vertegenwoordiger van </w:t>
            </w:r>
            <w:r>
              <w:rPr>
                <w:rFonts w:cstheme="minorHAnsi"/>
              </w:rPr>
              <w:t>derde</w:t>
            </w:r>
          </w:p>
        </w:tc>
        <w:tc>
          <w:tcPr>
            <w:tcW w:w="523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695E384" w14:textId="77777777" w:rsidR="00AA037D" w:rsidRPr="00EC6CDF" w:rsidRDefault="00AA037D" w:rsidP="006848F7">
            <w:pPr>
              <w:jc w:val="both"/>
              <w:rPr>
                <w:rFonts w:cstheme="minorHAnsi"/>
              </w:rPr>
            </w:pPr>
          </w:p>
        </w:tc>
      </w:tr>
      <w:tr w:rsidR="00AA037D" w:rsidRPr="00EC6CDF" w14:paraId="7E4E325D" w14:textId="77777777" w:rsidTr="006848F7">
        <w:tc>
          <w:tcPr>
            <w:tcW w:w="382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0D94080B" w14:textId="77777777" w:rsidR="00AA037D" w:rsidRPr="00EC6CDF" w:rsidRDefault="00AA037D" w:rsidP="006848F7">
            <w:pPr>
              <w:spacing w:line="259" w:lineRule="auto"/>
              <w:rPr>
                <w:rFonts w:cstheme="minorHAnsi"/>
              </w:rPr>
            </w:pPr>
            <w:r w:rsidRPr="00EC6CDF">
              <w:rPr>
                <w:rFonts w:cstheme="minorHAnsi"/>
              </w:rPr>
              <w:t>Functie</w:t>
            </w:r>
          </w:p>
        </w:tc>
        <w:tc>
          <w:tcPr>
            <w:tcW w:w="523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03055302" w14:textId="77777777" w:rsidR="00AA037D" w:rsidRPr="00EC6CDF" w:rsidRDefault="00AA037D" w:rsidP="006848F7">
            <w:pPr>
              <w:jc w:val="both"/>
              <w:rPr>
                <w:rFonts w:cstheme="minorHAnsi"/>
              </w:rPr>
            </w:pPr>
          </w:p>
        </w:tc>
      </w:tr>
      <w:tr w:rsidR="00AA037D" w:rsidRPr="00EC6CDF" w14:paraId="0B0DC621" w14:textId="77777777" w:rsidTr="006848F7">
        <w:tc>
          <w:tcPr>
            <w:tcW w:w="382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18EF144C" w14:textId="77777777" w:rsidR="00AA037D" w:rsidRPr="00EC6CDF" w:rsidRDefault="00AA037D" w:rsidP="006848F7">
            <w:pPr>
              <w:spacing w:line="259" w:lineRule="auto"/>
              <w:rPr>
                <w:rFonts w:cstheme="minorHAnsi"/>
              </w:rPr>
            </w:pPr>
            <w:r w:rsidRPr="00EC6CDF">
              <w:rPr>
                <w:rFonts w:cstheme="minorHAnsi"/>
              </w:rPr>
              <w:t>Datum en plaats</w:t>
            </w:r>
          </w:p>
        </w:tc>
        <w:tc>
          <w:tcPr>
            <w:tcW w:w="523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26EA716A" w14:textId="77777777" w:rsidR="00AA037D" w:rsidRPr="00EC6CDF" w:rsidRDefault="00AA037D" w:rsidP="006848F7">
            <w:pPr>
              <w:jc w:val="both"/>
              <w:rPr>
                <w:rFonts w:cstheme="minorHAnsi"/>
              </w:rPr>
            </w:pPr>
          </w:p>
        </w:tc>
      </w:tr>
      <w:tr w:rsidR="00AA037D" w:rsidRPr="00EC6CDF" w14:paraId="034D7B6D" w14:textId="77777777" w:rsidTr="006848F7">
        <w:tc>
          <w:tcPr>
            <w:tcW w:w="382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2A769291" w14:textId="33DBD5E0" w:rsidR="00AA037D" w:rsidRPr="00EC6CDF" w:rsidRDefault="00AA037D" w:rsidP="006848F7">
            <w:pPr>
              <w:spacing w:line="259" w:lineRule="auto"/>
              <w:rPr>
                <w:rFonts w:cstheme="minorHAnsi"/>
              </w:rPr>
            </w:pPr>
            <w:r w:rsidRPr="00EC6CDF">
              <w:rPr>
                <w:rFonts w:cstheme="minorHAnsi"/>
              </w:rPr>
              <w:t xml:space="preserve">Handtekening rechtsgeldige vertegenwoordiger van </w:t>
            </w:r>
            <w:r>
              <w:rPr>
                <w:rFonts w:cstheme="minorHAnsi"/>
              </w:rPr>
              <w:t>derde</w:t>
            </w:r>
          </w:p>
        </w:tc>
        <w:tc>
          <w:tcPr>
            <w:tcW w:w="523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21E18F75" w14:textId="77777777" w:rsidR="00AA037D" w:rsidRDefault="00AA037D" w:rsidP="006848F7">
            <w:pPr>
              <w:jc w:val="both"/>
              <w:rPr>
                <w:rFonts w:cstheme="minorHAnsi"/>
              </w:rPr>
            </w:pPr>
          </w:p>
          <w:p w14:paraId="6549399E" w14:textId="33941B66" w:rsidR="00AA037D" w:rsidRDefault="00AA037D" w:rsidP="006848F7">
            <w:pPr>
              <w:jc w:val="both"/>
              <w:rPr>
                <w:rFonts w:cstheme="minorHAnsi"/>
              </w:rPr>
            </w:pPr>
          </w:p>
          <w:p w14:paraId="53EBFA0F" w14:textId="1EE501C5" w:rsidR="00AA037D" w:rsidRDefault="00AA037D" w:rsidP="006848F7">
            <w:pPr>
              <w:jc w:val="both"/>
              <w:rPr>
                <w:rFonts w:cstheme="minorHAnsi"/>
              </w:rPr>
            </w:pPr>
          </w:p>
          <w:p w14:paraId="5281A0C2" w14:textId="77777777" w:rsidR="00AA037D" w:rsidRDefault="00AA037D" w:rsidP="006848F7">
            <w:pPr>
              <w:jc w:val="both"/>
              <w:rPr>
                <w:rFonts w:cstheme="minorHAnsi"/>
              </w:rPr>
            </w:pPr>
          </w:p>
          <w:p w14:paraId="4534527E" w14:textId="77777777" w:rsidR="00AA037D" w:rsidRPr="00EC6CDF" w:rsidRDefault="00AA037D" w:rsidP="006848F7">
            <w:pPr>
              <w:jc w:val="both"/>
              <w:rPr>
                <w:rFonts w:cstheme="minorHAnsi"/>
              </w:rPr>
            </w:pPr>
          </w:p>
        </w:tc>
      </w:tr>
    </w:tbl>
    <w:p w14:paraId="4B99AAC1" w14:textId="77777777" w:rsidR="00AA037D" w:rsidRDefault="00AA037D" w:rsidP="00AA037D">
      <w:pPr>
        <w:rPr>
          <w:rFonts w:cstheme="minorHAnsi"/>
        </w:rPr>
      </w:pPr>
    </w:p>
    <w:p w14:paraId="72CDB600" w14:textId="77777777" w:rsidR="00D652D9" w:rsidRPr="00EC6CDF" w:rsidRDefault="00D652D9" w:rsidP="00D652D9">
      <w:pPr>
        <w:rPr>
          <w:rFonts w:cstheme="minorHAnsi"/>
        </w:rPr>
      </w:pPr>
    </w:p>
    <w:p w14:paraId="58CC0E3E" w14:textId="77777777" w:rsidR="008C059A" w:rsidRPr="00E12D04" w:rsidRDefault="008C059A">
      <w:pPr>
        <w:rPr>
          <w:rFonts w:cstheme="minorHAnsi"/>
          <w:sz w:val="24"/>
          <w:szCs w:val="24"/>
        </w:rPr>
      </w:pPr>
    </w:p>
    <w:sectPr w:rsidR="008C059A" w:rsidRPr="00E12D04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862E60" w14:textId="77777777" w:rsidR="00B35191" w:rsidRDefault="00B35191" w:rsidP="00D652D9">
      <w:pPr>
        <w:spacing w:line="240" w:lineRule="auto"/>
      </w:pPr>
      <w:r>
        <w:separator/>
      </w:r>
    </w:p>
  </w:endnote>
  <w:endnote w:type="continuationSeparator" w:id="0">
    <w:p w14:paraId="743F1163" w14:textId="77777777" w:rsidR="00B35191" w:rsidRDefault="00B35191" w:rsidP="00D652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IN-Regular">
    <w:panose1 w:val="020B0500000000000000"/>
    <w:charset w:val="00"/>
    <w:family w:val="swiss"/>
    <w:pitch w:val="variable"/>
    <w:sig w:usb0="80000027" w:usb1="00000000" w:usb2="00000000" w:usb3="00000000" w:csb0="00000001" w:csb1="00000000"/>
  </w:font>
  <w:font w:name="DIN-Bold">
    <w:panose1 w:val="020B0500000000000000"/>
    <w:charset w:val="00"/>
    <w:family w:val="swiss"/>
    <w:pitch w:val="variable"/>
    <w:sig w:usb0="80000027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8F63DB" w14:textId="77777777" w:rsidR="00B35191" w:rsidRDefault="00B35191" w:rsidP="00D652D9">
      <w:pPr>
        <w:spacing w:line="240" w:lineRule="auto"/>
      </w:pPr>
      <w:r>
        <w:separator/>
      </w:r>
    </w:p>
  </w:footnote>
  <w:footnote w:type="continuationSeparator" w:id="0">
    <w:p w14:paraId="068F3D61" w14:textId="77777777" w:rsidR="00B35191" w:rsidRDefault="00B35191" w:rsidP="00D652D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72FC0D" w14:textId="5CDBBDF5" w:rsidR="00AA037D" w:rsidRDefault="00AA037D">
    <w:pPr>
      <w:pStyle w:val="Koptekst"/>
    </w:pPr>
    <w:r>
      <w:rPr>
        <w:noProof/>
      </w:rPr>
      <w:drawing>
        <wp:anchor distT="0" distB="0" distL="114300" distR="114300" simplePos="0" relativeHeight="251661312" behindDoc="1" locked="0" layoutInCell="1" allowOverlap="1" wp14:anchorId="75134814" wp14:editId="1C094FE7">
          <wp:simplePos x="0" y="0"/>
          <wp:positionH relativeFrom="margin">
            <wp:align>right</wp:align>
          </wp:positionH>
          <wp:positionV relativeFrom="paragraph">
            <wp:posOffset>-449208</wp:posOffset>
          </wp:positionV>
          <wp:extent cx="1457325" cy="791845"/>
          <wp:effectExtent l="0" t="0" r="9525" b="8255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2D9"/>
    <w:rsid w:val="0014325D"/>
    <w:rsid w:val="00167979"/>
    <w:rsid w:val="00172C6F"/>
    <w:rsid w:val="00201012"/>
    <w:rsid w:val="004F32D4"/>
    <w:rsid w:val="00681CEC"/>
    <w:rsid w:val="008C059A"/>
    <w:rsid w:val="008E61E7"/>
    <w:rsid w:val="00A266DB"/>
    <w:rsid w:val="00A51C7C"/>
    <w:rsid w:val="00AA037D"/>
    <w:rsid w:val="00AD7495"/>
    <w:rsid w:val="00B03FD1"/>
    <w:rsid w:val="00B23AC2"/>
    <w:rsid w:val="00B35191"/>
    <w:rsid w:val="00BD53E9"/>
    <w:rsid w:val="00C84DE0"/>
    <w:rsid w:val="00D652D9"/>
    <w:rsid w:val="00E12D04"/>
    <w:rsid w:val="00EC6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5590C0"/>
  <w15:chartTrackingRefBased/>
  <w15:docId w15:val="{3E63497C-415B-4108-980F-9B66D1D33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sid w:val="00AA037D"/>
    <w:pPr>
      <w:spacing w:after="0"/>
    </w:pPr>
    <w:rPr>
      <w:rFonts w:ascii="DIN-Regular" w:hAnsi="DIN-Regular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AA037D"/>
    <w:pPr>
      <w:keepNext/>
      <w:keepLines/>
      <w:spacing w:before="240" w:after="240"/>
      <w:outlineLvl w:val="0"/>
    </w:pPr>
    <w:rPr>
      <w:rFonts w:ascii="DIN-Bold" w:eastAsiaTheme="majorEastAsia" w:hAnsi="DIN-Bold" w:cstheme="majorBidi"/>
      <w:color w:val="3E5566"/>
      <w:sz w:val="28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D652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D652D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652D9"/>
  </w:style>
  <w:style w:type="paragraph" w:styleId="Voettekst">
    <w:name w:val="footer"/>
    <w:basedOn w:val="Standaard"/>
    <w:link w:val="VoettekstChar"/>
    <w:uiPriority w:val="99"/>
    <w:unhideWhenUsed/>
    <w:rsid w:val="00D652D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652D9"/>
  </w:style>
  <w:style w:type="paragraph" w:styleId="Ballontekst">
    <w:name w:val="Balloon Text"/>
    <w:basedOn w:val="Standaard"/>
    <w:link w:val="BallontekstChar"/>
    <w:uiPriority w:val="99"/>
    <w:semiHidden/>
    <w:unhideWhenUsed/>
    <w:rsid w:val="008E61E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E61E7"/>
    <w:rPr>
      <w:rFonts w:ascii="Segoe UI" w:hAnsi="Segoe UI" w:cs="Segoe UI"/>
      <w:sz w:val="18"/>
      <w:szCs w:val="18"/>
    </w:rPr>
  </w:style>
  <w:style w:type="character" w:customStyle="1" w:styleId="Kop1Char">
    <w:name w:val="Kop 1 Char"/>
    <w:basedOn w:val="Standaardalinea-lettertype"/>
    <w:link w:val="Kop1"/>
    <w:uiPriority w:val="9"/>
    <w:rsid w:val="00AA037D"/>
    <w:rPr>
      <w:rFonts w:ascii="DIN-Bold" w:eastAsiaTheme="majorEastAsia" w:hAnsi="DIN-Bold" w:cstheme="majorBidi"/>
      <w:color w:val="3E5566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EF8777430D8C47AC11477B01084952" ma:contentTypeVersion="4" ma:contentTypeDescription="Een nieuw document maken." ma:contentTypeScope="" ma:versionID="177a540e8db0cd0b1d9d9c417937f64e">
  <xsd:schema xmlns:xsd="http://www.w3.org/2001/XMLSchema" xmlns:xs="http://www.w3.org/2001/XMLSchema" xmlns:p="http://schemas.microsoft.com/office/2006/metadata/properties" xmlns:ns2="aa6700b6-3256-4fe6-9955-ea66259406dd" xmlns:ns3="d07771eb-3499-4034-a214-d051760cd77a" targetNamespace="http://schemas.microsoft.com/office/2006/metadata/properties" ma:root="true" ma:fieldsID="6db3ccb5d7fc8eb1145e0947530d899c" ns2:_="" ns3:_="">
    <xsd:import namespace="aa6700b6-3256-4fe6-9955-ea66259406dd"/>
    <xsd:import namespace="d07771eb-3499-4034-a214-d051760cd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6700b6-3256-4fe6-9955-ea66259406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7771eb-3499-4034-a214-d051760cd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5BC3B2-BF4E-4009-9F70-2248E67DA7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6700b6-3256-4fe6-9955-ea66259406dd"/>
    <ds:schemaRef ds:uri="d07771eb-3499-4034-a214-d051760cd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CB16F6-8B41-4ED1-923E-5D91BA982E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A711A7A-60C4-4BD9-B937-39EAD60DC7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D4FEB650.dotm</Template>
  <TotalTime>7</TotalTime>
  <Pages>1</Pages>
  <Words>145</Words>
  <Characters>800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Verheijden</dc:creator>
  <cp:keywords/>
  <dc:description/>
  <cp:lastModifiedBy>Velden KE van der (Kim)</cp:lastModifiedBy>
  <cp:revision>2</cp:revision>
  <dcterms:created xsi:type="dcterms:W3CDTF">2022-03-06T18:29:00Z</dcterms:created>
  <dcterms:modified xsi:type="dcterms:W3CDTF">2022-03-06T18:29:00Z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0x0101000FEF8777430D8C47AC11477B01084952</vt:lpwstr>
  </property>
</Properties>
</file>