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815C1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0BD76E26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62A963E5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176A3BF5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618AF1D4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2A6C4B53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17928BEB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6C0E64E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F41C409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90A9079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5552788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EDA615F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AD678F7" w14:textId="2E14787A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5447B2">
        <w:rPr>
          <w:rFonts w:ascii="Avenir Next LT Pro" w:hAnsi="Avenir Next LT Pro" w:cs="Arial"/>
          <w:b/>
          <w:sz w:val="22"/>
          <w:szCs w:val="22"/>
        </w:rPr>
        <w:t>265948</w:t>
      </w:r>
    </w:p>
    <w:p w14:paraId="20EB7486" w14:textId="1F515705" w:rsidR="008E5BB4" w:rsidRPr="008E5BB4" w:rsidRDefault="00810BE3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Boomverzorging 2023</w:t>
      </w:r>
    </w:p>
    <w:p w14:paraId="03E1F587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0E94DC0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CA349C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B5141B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7535C8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412813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4F3D55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94CA44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C4715A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E177E8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65E552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BF60EB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99F4FE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FC85D0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4A4C94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0CA816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3D4549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3BE19D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EF1558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B6AAD0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67DAE8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E9E477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9287DD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16F8FD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FED3D6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B59C1FA" w14:textId="22D5D4B3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810BE3">
        <w:rPr>
          <w:rFonts w:ascii="Avenir Next LT Pro" w:hAnsi="Avenir Next LT Pro" w:cs="Arial"/>
          <w:bCs/>
        </w:rPr>
        <w:t>Gemeente Venlo</w:t>
      </w:r>
    </w:p>
    <w:p w14:paraId="6D73960B" w14:textId="318ECDAD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433EA6">
        <w:rPr>
          <w:rFonts w:ascii="Avenir Next LT Pro" w:hAnsi="Avenir Next LT Pro" w:cs="Arial"/>
          <w:bCs/>
        </w:rPr>
        <w:t>Postbus 3434</w:t>
      </w:r>
    </w:p>
    <w:p w14:paraId="06501883" w14:textId="0F446D2A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8B4AD0">
        <w:rPr>
          <w:rFonts w:ascii="Avenir Next LT Pro" w:hAnsi="Avenir Next LT Pro" w:cs="Arial"/>
          <w:bCs/>
        </w:rPr>
        <w:t>5902 RK  Venlo</w:t>
      </w:r>
    </w:p>
    <w:p w14:paraId="49C91E73" w14:textId="63B783CB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3A07D1">
        <w:rPr>
          <w:rFonts w:ascii="Avenir Next LT Pro" w:hAnsi="Avenir Next LT Pro" w:cs="Arial"/>
          <w:bCs/>
        </w:rPr>
        <w:t>Hanzeplaats 1, 5912 AT  Venlo</w:t>
      </w:r>
    </w:p>
    <w:p w14:paraId="43A1F8D8" w14:textId="48B569C0" w:rsidR="00105DFA" w:rsidRPr="008B4AD0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8B4AD0">
        <w:rPr>
          <w:rFonts w:ascii="Avenir Next LT Pro" w:hAnsi="Avenir Next LT Pro" w:cs="Arial"/>
          <w:color w:val="000000"/>
        </w:rPr>
        <w:t xml:space="preserve">Datum: </w:t>
      </w:r>
      <w:r w:rsidRPr="008B4AD0">
        <w:rPr>
          <w:rFonts w:ascii="Avenir Next LT Pro" w:hAnsi="Avenir Next LT Pro" w:cs="Arial"/>
          <w:color w:val="000000"/>
        </w:rPr>
        <w:tab/>
      </w:r>
      <w:r w:rsidR="003A07D1">
        <w:rPr>
          <w:rFonts w:ascii="Avenir Next LT Pro" w:hAnsi="Avenir Next LT Pro" w:cs="Arial"/>
          <w:bCs/>
        </w:rPr>
        <w:t>21 juni 2022</w:t>
      </w:r>
    </w:p>
    <w:p w14:paraId="37D452DB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677B73F9" w14:textId="77777777" w:rsidR="00673B49" w:rsidRDefault="00673B49" w:rsidP="007D056C">
      <w:pPr>
        <w:rPr>
          <w:rFonts w:ascii="Arial" w:hAnsi="Arial" w:cs="Arial"/>
        </w:rPr>
      </w:pPr>
    </w:p>
    <w:p w14:paraId="061CFE30" w14:textId="77777777" w:rsidR="00673B49" w:rsidRDefault="00673B49" w:rsidP="007D056C">
      <w:pPr>
        <w:rPr>
          <w:rFonts w:ascii="Arial" w:hAnsi="Arial" w:cs="Arial"/>
        </w:rPr>
        <w:sectPr w:rsidR="00673B49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21502C0A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1BB642BE" w14:textId="77777777" w:rsidR="00003FEB" w:rsidRDefault="00003FEB">
      <w:pPr>
        <w:rPr>
          <w:rFonts w:ascii="Gill Sans MT" w:hAnsi="Gill Sans MT" w:cs="Tahoma"/>
          <w:sz w:val="22"/>
        </w:rPr>
      </w:pPr>
    </w:p>
    <w:p w14:paraId="3A2B34F6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269B9537" w14:textId="77777777" w:rsidR="00655EDD" w:rsidRDefault="00483856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39B81C46" w14:textId="77777777" w:rsidR="00655EDD" w:rsidRDefault="00483856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6721733B" w14:textId="77777777" w:rsidR="00655EDD" w:rsidRDefault="00483856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094E9B6B" w14:textId="77777777" w:rsidR="00655EDD" w:rsidRDefault="00483856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27AD0A73" w14:textId="77777777" w:rsidR="00655EDD" w:rsidRDefault="00483856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3476A88F" w14:textId="77777777" w:rsidR="00655EDD" w:rsidRDefault="00483856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472D3411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2C3339E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44148EE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1797AF86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56677791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31357216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6A6677A1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780839D2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6E9F216D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69D2416A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56677792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42247239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B3ED212" w14:textId="27E806C3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3F5958">
        <w:rPr>
          <w:rFonts w:ascii="Avenir Next LT Pro" w:hAnsi="Avenir Next LT Pro" w:cs="Arial"/>
          <w:bCs/>
        </w:rPr>
        <w:t>265948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040DBC75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1E0385A9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082B5DDE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02BCCD57" w14:textId="77777777" w:rsidR="00042EAD" w:rsidRPr="008C3A96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C3A96">
        <w:rPr>
          <w:rFonts w:ascii="Avenir Next LT Pro" w:hAnsi="Avenir Next LT Pro" w:cs="Arial"/>
        </w:rPr>
        <w:t>Snoeiwerkzaamheden aan bomen</w:t>
      </w:r>
    </w:p>
    <w:p w14:paraId="201E4538" w14:textId="77777777" w:rsidR="00042EAD" w:rsidRPr="008C3A96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C3A96">
        <w:rPr>
          <w:rFonts w:ascii="Avenir Next LT Pro" w:hAnsi="Avenir Next LT Pro" w:cs="Arial"/>
        </w:rPr>
        <w:t>Verwijderen bomen</w:t>
      </w:r>
    </w:p>
    <w:p w14:paraId="44523B2E" w14:textId="77777777" w:rsidR="00042EAD" w:rsidRPr="008C3A96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C3A96">
        <w:rPr>
          <w:rFonts w:ascii="Avenir Next LT Pro" w:hAnsi="Avenir Next LT Pro" w:cs="Arial"/>
        </w:rPr>
        <w:t>Verwijderen stobben</w:t>
      </w:r>
    </w:p>
    <w:p w14:paraId="21B52948" w14:textId="77777777" w:rsidR="00042EAD" w:rsidRPr="008C3A96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C3A96">
        <w:rPr>
          <w:rFonts w:ascii="Avenir Next LT Pro" w:hAnsi="Avenir Next LT Pro" w:cs="Arial"/>
        </w:rPr>
        <w:t>Digitaal registreren van uitgevoerde werkzaamheden</w:t>
      </w:r>
    </w:p>
    <w:p w14:paraId="3DFD7344" w14:textId="3E9D4E53" w:rsidR="005F1ABA" w:rsidRPr="005C3B40" w:rsidRDefault="005C3B40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Planten bomen, inclusief nazorg</w:t>
      </w:r>
    </w:p>
    <w:p w14:paraId="30457C7C" w14:textId="0CD80F69" w:rsidR="005C3B40" w:rsidRPr="005C3B40" w:rsidRDefault="005C3B40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Groeiplaatsinrichting</w:t>
      </w:r>
    </w:p>
    <w:p w14:paraId="776D36A3" w14:textId="2A01051A" w:rsidR="005C3B40" w:rsidRPr="008A735C" w:rsidRDefault="005C3B40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Bijkomende werkzaamheden</w:t>
      </w:r>
    </w:p>
    <w:p w14:paraId="3F3BD5D0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75866BCB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40E245C7" w14:textId="1D161DC3" w:rsidR="00003FEB" w:rsidRPr="008A735C" w:rsidRDefault="008C3A96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3 jaar</w:t>
      </w:r>
    </w:p>
    <w:p w14:paraId="439BC706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4A2F01F4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56677793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086AC024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259D809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4BC1722A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7458522" w14:textId="47FD8C27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8C3A96">
        <w:rPr>
          <w:rFonts w:ascii="Avenir Next LT Pro" w:hAnsi="Avenir Next LT Pro" w:cs="Arial"/>
          <w:bCs/>
        </w:rPr>
        <w:t>Gemeente Venlo</w:t>
      </w:r>
    </w:p>
    <w:p w14:paraId="21114BF6" w14:textId="4C450A52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8C3A96">
        <w:rPr>
          <w:rFonts w:ascii="Avenir Next LT Pro" w:hAnsi="Avenir Next LT Pro" w:cs="Arial"/>
          <w:bCs/>
        </w:rPr>
        <w:t>Hanzeplaats 1</w:t>
      </w:r>
    </w:p>
    <w:p w14:paraId="2F9BD158" w14:textId="0F892FF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3D0F39">
        <w:rPr>
          <w:rFonts w:ascii="Avenir Next LT Pro" w:hAnsi="Avenir Next LT Pro" w:cs="Arial"/>
          <w:bCs/>
        </w:rPr>
        <w:t>5912 AT  Venlo</w:t>
      </w:r>
    </w:p>
    <w:p w14:paraId="07BAE08F" w14:textId="22DCA916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2806D5">
        <w:rPr>
          <w:rFonts w:ascii="Avenir Next LT Pro" w:hAnsi="Avenir Next LT Pro" w:cs="Arial"/>
          <w:bCs/>
        </w:rPr>
        <w:t>14 077</w:t>
      </w:r>
    </w:p>
    <w:p w14:paraId="27457B48" w14:textId="3826440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9756AF">
        <w:rPr>
          <w:rFonts w:ascii="Avenir Next LT Pro" w:hAnsi="Avenir Next LT Pro" w:cs="Arial"/>
          <w:bCs/>
        </w:rPr>
        <w:t>J. van den Berg</w:t>
      </w:r>
    </w:p>
    <w:p w14:paraId="2F974EE0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5AB9B96C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220B3A1B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23C0D76E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38156496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27C0AF3A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260F0AA8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2A18868E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09EEBFEB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2745550B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29DC4317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6EEB7AD5" w14:textId="77777777" w:rsidR="00561B98" w:rsidRPr="008A735C" w:rsidRDefault="00561B98" w:rsidP="00561B98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Venlo</w:t>
      </w:r>
    </w:p>
    <w:p w14:paraId="5AD43FE7" w14:textId="77777777" w:rsidR="00561B98" w:rsidRPr="008A735C" w:rsidRDefault="00561B98" w:rsidP="00561B98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Hanzeplaats 1</w:t>
      </w:r>
    </w:p>
    <w:p w14:paraId="1BA46AF2" w14:textId="77777777" w:rsidR="00561B98" w:rsidRPr="008A735C" w:rsidRDefault="00561B98" w:rsidP="00561B98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5912 AT  Venlo</w:t>
      </w:r>
    </w:p>
    <w:p w14:paraId="0DA77A38" w14:textId="77777777" w:rsidR="00561B98" w:rsidRPr="008A735C" w:rsidRDefault="00561B98" w:rsidP="00561B98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14 077</w:t>
      </w:r>
    </w:p>
    <w:p w14:paraId="6D086193" w14:textId="77777777" w:rsidR="00561B98" w:rsidRPr="008A735C" w:rsidRDefault="00561B98" w:rsidP="00561B98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 van den Berg</w:t>
      </w:r>
    </w:p>
    <w:p w14:paraId="07775C43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091B2CBE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7290238D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1EB0D0B6" w14:textId="49DCE721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2163DA">
        <w:rPr>
          <w:rFonts w:ascii="Avenir Next LT Pro" w:hAnsi="Avenir Next LT Pro" w:cs="Arial"/>
          <w:bCs/>
        </w:rPr>
        <w:t>265948</w:t>
      </w:r>
    </w:p>
    <w:p w14:paraId="00438C98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3A7558B8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2D958D9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7324211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E1D59B8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707D5FD" w14:textId="77777777" w:rsidR="00861DF4" w:rsidRPr="008A735C" w:rsidRDefault="00861DF4">
      <w:pPr>
        <w:rPr>
          <w:rFonts w:ascii="Avenir Next LT Pro" w:hAnsi="Avenir Next LT Pro" w:cs="Arial"/>
        </w:rPr>
      </w:pPr>
    </w:p>
    <w:p w14:paraId="62A92532" w14:textId="77777777" w:rsidR="00861DF4" w:rsidRPr="008A735C" w:rsidRDefault="00861DF4">
      <w:pPr>
        <w:rPr>
          <w:rFonts w:ascii="Avenir Next LT Pro" w:hAnsi="Avenir Next LT Pro" w:cs="Arial"/>
        </w:rPr>
      </w:pPr>
    </w:p>
    <w:p w14:paraId="0E04EAA6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6DAAA2F7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56677794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463AD491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59F99BCF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57DB4BEF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12FCF3B5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290A92A1" w14:textId="77777777" w:rsidR="002163DA" w:rsidRPr="008A735C" w:rsidRDefault="002163DA" w:rsidP="002163DA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Venlo</w:t>
      </w:r>
    </w:p>
    <w:p w14:paraId="15A7E8D5" w14:textId="77777777" w:rsidR="002163DA" w:rsidRPr="008A735C" w:rsidRDefault="002163DA" w:rsidP="002163DA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Hanzeplaats 1</w:t>
      </w:r>
    </w:p>
    <w:p w14:paraId="659BEBA6" w14:textId="77777777" w:rsidR="002163DA" w:rsidRPr="008A735C" w:rsidRDefault="002163DA" w:rsidP="002163DA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5912 AT  Venlo</w:t>
      </w:r>
    </w:p>
    <w:p w14:paraId="29AC28F5" w14:textId="1C515434" w:rsidR="002163DA" w:rsidRPr="008A735C" w:rsidRDefault="002163DA" w:rsidP="002163DA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14 077</w:t>
      </w:r>
    </w:p>
    <w:p w14:paraId="4CABF6D3" w14:textId="771814B9" w:rsidR="002163DA" w:rsidRPr="008A735C" w:rsidRDefault="002163DA" w:rsidP="002163DA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 van den Berg</w:t>
      </w:r>
    </w:p>
    <w:p w14:paraId="4E8E8E8B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4DFF520C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56FB713F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07346464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56677795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7FFC1662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4F3A770" w14:textId="316EF08A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483856">
        <w:rPr>
          <w:rFonts w:ascii="Avenir Next LT Pro" w:hAnsi="Avenir Next LT Pro" w:cs="Arial"/>
          <w:bCs/>
        </w:rPr>
        <w:t>265948</w:t>
      </w:r>
      <w:r w:rsidR="00CF57AF" w:rsidRPr="008A735C">
        <w:rPr>
          <w:rFonts w:ascii="Avenir Next LT Pro" w:hAnsi="Avenir Next LT Pro" w:cs="Arial"/>
        </w:rPr>
        <w:t>.</w:t>
      </w:r>
    </w:p>
    <w:p w14:paraId="126B34A7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35CFB0A7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7BB8C32B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7A2433EA" w14:textId="77777777" w:rsidR="004064DB" w:rsidRPr="004064DB" w:rsidRDefault="004064DB" w:rsidP="004064DB">
      <w:pPr>
        <w:rPr>
          <w:rFonts w:ascii="Arial" w:hAnsi="Arial" w:cs="Arial"/>
        </w:rPr>
      </w:pPr>
    </w:p>
    <w:p w14:paraId="59E89C68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4BC51A1F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56677796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6387F705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4DEDBFBA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721C59E6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4B1B9A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712C012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4034111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287FE7D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3D44E036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34E12B3F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31B98E59" w14:textId="77777777" w:rsidTr="007058D2">
        <w:trPr>
          <w:cantSplit/>
          <w:trHeight w:val="280"/>
        </w:trPr>
        <w:tc>
          <w:tcPr>
            <w:tcW w:w="1126" w:type="dxa"/>
          </w:tcPr>
          <w:p w14:paraId="165A46A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055D9CD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891527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1A161DB1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5D7DBD1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3BCBA7C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0EF0F66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4D2AB21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79FE741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23128C0" w14:textId="77777777" w:rsidTr="007058D2">
        <w:trPr>
          <w:cantSplit/>
          <w:trHeight w:val="280"/>
        </w:trPr>
        <w:tc>
          <w:tcPr>
            <w:tcW w:w="1126" w:type="dxa"/>
          </w:tcPr>
          <w:p w14:paraId="3696B21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E3AFA51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7A1C6B9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2451841F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664655BA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353B0D0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2CB2F926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690CFB9F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21DF447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D1CE219" w14:textId="77777777" w:rsidTr="007058D2">
        <w:trPr>
          <w:cantSplit/>
          <w:trHeight w:val="280"/>
        </w:trPr>
        <w:tc>
          <w:tcPr>
            <w:tcW w:w="1126" w:type="dxa"/>
          </w:tcPr>
          <w:p w14:paraId="72F5293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23BDAA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D41370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9E8DE0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599E41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4BD03FB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0F2A196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2581AAD0" w14:textId="77777777" w:rsidTr="007058D2">
        <w:trPr>
          <w:cantSplit/>
          <w:trHeight w:val="280"/>
        </w:trPr>
        <w:tc>
          <w:tcPr>
            <w:tcW w:w="1126" w:type="dxa"/>
          </w:tcPr>
          <w:p w14:paraId="381AD1F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7F4E3D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8D682E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68CE3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7BC800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58786A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B45517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D522C4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347A4E2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3141EC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ECB8F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7A3A4DF" w14:textId="77777777" w:rsidTr="007058D2">
        <w:trPr>
          <w:cantSplit/>
          <w:trHeight w:val="280"/>
        </w:trPr>
        <w:tc>
          <w:tcPr>
            <w:tcW w:w="1126" w:type="dxa"/>
          </w:tcPr>
          <w:p w14:paraId="7A82AC6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21DBAA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98E3F4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11D8F5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61198B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1D35B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D3A5FB6" w14:textId="77777777" w:rsidTr="007058D2">
        <w:trPr>
          <w:cantSplit/>
          <w:trHeight w:val="280"/>
        </w:trPr>
        <w:tc>
          <w:tcPr>
            <w:tcW w:w="1126" w:type="dxa"/>
          </w:tcPr>
          <w:p w14:paraId="6BF8D99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4C0B39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FB5E4F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01CE9E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045785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276BF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765B6F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428686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5AC3969" w14:textId="77777777" w:rsidTr="007058D2">
        <w:trPr>
          <w:cantSplit/>
          <w:trHeight w:val="280"/>
        </w:trPr>
        <w:tc>
          <w:tcPr>
            <w:tcW w:w="1126" w:type="dxa"/>
          </w:tcPr>
          <w:p w14:paraId="13767B3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362E738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44D263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EBEC6EB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7E20A2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B42E3DF" w14:textId="77777777" w:rsidTr="007058D2">
        <w:trPr>
          <w:cantSplit/>
          <w:trHeight w:val="280"/>
        </w:trPr>
        <w:tc>
          <w:tcPr>
            <w:tcW w:w="1126" w:type="dxa"/>
          </w:tcPr>
          <w:p w14:paraId="0B23305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001254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6FF37A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8070A57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31246B1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5D2C659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202C9F75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6AEDFCE1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470B387A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0B0192DB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14827A2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6C95489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360DBC1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47F4A67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0FA3690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877B123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566B9674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5B9FC92B" w14:textId="77777777" w:rsidTr="00D44A98">
        <w:trPr>
          <w:cantSplit/>
          <w:trHeight w:val="280"/>
        </w:trPr>
        <w:tc>
          <w:tcPr>
            <w:tcW w:w="1126" w:type="dxa"/>
          </w:tcPr>
          <w:p w14:paraId="22D3731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4F412D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283FD9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5CA3DC1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53E9F6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1E768F89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456D2F1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08B3972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CB9EC2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33A4CD1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45BAA4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344D8C1" w14:textId="77777777" w:rsidTr="00D44A98">
        <w:trPr>
          <w:cantSplit/>
          <w:trHeight w:val="280"/>
        </w:trPr>
        <w:tc>
          <w:tcPr>
            <w:tcW w:w="1126" w:type="dxa"/>
          </w:tcPr>
          <w:p w14:paraId="1BF567F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0A327E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E3FB93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DB05D9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202A30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35EAA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17927E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FD553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4BBCA1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0809987F" w14:textId="77777777" w:rsidTr="00D44A98">
        <w:trPr>
          <w:cantSplit/>
          <w:trHeight w:val="280"/>
        </w:trPr>
        <w:tc>
          <w:tcPr>
            <w:tcW w:w="1126" w:type="dxa"/>
          </w:tcPr>
          <w:p w14:paraId="233C3C6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8E52E0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B23A5B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9A7D1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EBE643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17E2BB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461FBB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02AF3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4AB7D37B" w14:textId="77777777" w:rsidTr="00D44A98">
        <w:trPr>
          <w:cantSplit/>
          <w:trHeight w:val="280"/>
        </w:trPr>
        <w:tc>
          <w:tcPr>
            <w:tcW w:w="1126" w:type="dxa"/>
          </w:tcPr>
          <w:p w14:paraId="732BF1B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7E5C2F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47464F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051B08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EE9E6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53FFAC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84C64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9390448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6B65F587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41891ECC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20200D67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446F618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7FFD8E0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3D3F54E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41A9D79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2BC0D7B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39393AB7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08AEE94F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2C56A498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638E4F1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657D835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1B258EB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0AE07C4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610BED4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2199CB6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1DF542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68A62D83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2F516D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F7AE63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08DF96B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04A5BB2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650A9F3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638BC49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0401E87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583FF0A0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7FF0A56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7E3C4168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300A051D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4A2CE8CF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37EC2E7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7ABF0F8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0EC288E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580AD2D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32487D6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21FF510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5AD3478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766B569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0EE69FB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408967C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725EF74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40419BF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3E281DE7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B72F8F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4C5BD8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4104947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67BFC04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4240BFC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490A40E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2968072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16E72FF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4B8CA32C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40FF47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322795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2C96892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26176E2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6BE9029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651443F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557FA20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1C7713A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1F3A8B5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240185D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69786A2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55E0F6AF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D5C9C62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4E84DC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2EFD37B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434E5E1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307B60B5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0839D1E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2D355B3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72F9027A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326474DC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52E3FB3B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0F29E213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0372D2CB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54D2ABF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311D3F3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4A0ED1D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3594C2B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26FE439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052C0929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670D634D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07A76B9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CD7924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51311B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9AAF1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43B952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D6529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025517F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05681F3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68373F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C0416B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3E8DB8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73A8A8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BE2527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483444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ADF1A8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0A8D5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BDDB8B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405455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40E44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98360CC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C921A60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32B4316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5D7319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B95CCB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6CDC3D8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58327B2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23AA754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D62324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B2EE56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12412B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FEFA07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EC044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76C9B6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15C1D73A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0C0AC6E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147DEA8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D9B2FF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58CA27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40EFB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93831F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BE0BFE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2E89D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C6AA1E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1D1AF3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43C002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CDF18A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19805AD7" w14:textId="77777777" w:rsidTr="006E7A96">
        <w:trPr>
          <w:cantSplit/>
          <w:trHeight w:val="280"/>
        </w:trPr>
        <w:tc>
          <w:tcPr>
            <w:tcW w:w="1126" w:type="dxa"/>
          </w:tcPr>
          <w:p w14:paraId="486A78A7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37A37B6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5C2FFD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4DE46A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4A5E0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606CE4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E250E9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AD1CD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38D64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98117A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875C59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92A6D8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BB9946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C29AEF6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162A10CD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56677797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66D33EA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117264B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0024E9BC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232786A6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FF7E6" w14:textId="77777777" w:rsidR="00C77E40" w:rsidRDefault="00C77E40">
      <w:r>
        <w:separator/>
      </w:r>
    </w:p>
  </w:endnote>
  <w:endnote w:type="continuationSeparator" w:id="0">
    <w:p w14:paraId="28613CEA" w14:textId="77777777" w:rsidR="00C77E40" w:rsidRDefault="00C77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0A43A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01790B48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2A867777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49C6DC87" wp14:editId="6D070586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08B520C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72631B64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416BE7C1" wp14:editId="63A6BD8A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DE4814D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37D6CBB2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0EC23C97" wp14:editId="4C9B1E15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2EA3255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75DDF26D" wp14:editId="5EAA47E4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F775178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34ADF103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4594DF41" wp14:editId="7B4589E4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3817870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54E5F" w14:textId="77777777" w:rsidR="00C77E40" w:rsidRDefault="00C77E40">
      <w:r>
        <w:separator/>
      </w:r>
    </w:p>
  </w:footnote>
  <w:footnote w:type="continuationSeparator" w:id="0">
    <w:p w14:paraId="717B3FB4" w14:textId="77777777" w:rsidR="00C77E40" w:rsidRDefault="00C77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A1621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2A7F3853" wp14:editId="6DA08D02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5E11E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34E8328" wp14:editId="360A7212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897058452">
    <w:abstractNumId w:val="26"/>
  </w:num>
  <w:num w:numId="2" w16cid:durableId="1753813521">
    <w:abstractNumId w:val="20"/>
  </w:num>
  <w:num w:numId="3" w16cid:durableId="698121031">
    <w:abstractNumId w:val="10"/>
  </w:num>
  <w:num w:numId="4" w16cid:durableId="753627686">
    <w:abstractNumId w:val="25"/>
  </w:num>
  <w:num w:numId="5" w16cid:durableId="1841431942">
    <w:abstractNumId w:val="13"/>
  </w:num>
  <w:num w:numId="6" w16cid:durableId="176581409">
    <w:abstractNumId w:val="11"/>
  </w:num>
  <w:num w:numId="7" w16cid:durableId="1860465580">
    <w:abstractNumId w:val="8"/>
  </w:num>
  <w:num w:numId="8" w16cid:durableId="276256431">
    <w:abstractNumId w:val="4"/>
  </w:num>
  <w:num w:numId="9" w16cid:durableId="1365054846">
    <w:abstractNumId w:val="9"/>
  </w:num>
  <w:num w:numId="10" w16cid:durableId="417559656">
    <w:abstractNumId w:val="22"/>
  </w:num>
  <w:num w:numId="11" w16cid:durableId="1864589913">
    <w:abstractNumId w:val="2"/>
  </w:num>
  <w:num w:numId="12" w16cid:durableId="1575704153">
    <w:abstractNumId w:val="5"/>
  </w:num>
  <w:num w:numId="13" w16cid:durableId="1021518832">
    <w:abstractNumId w:val="14"/>
  </w:num>
  <w:num w:numId="14" w16cid:durableId="969675606">
    <w:abstractNumId w:val="15"/>
  </w:num>
  <w:num w:numId="15" w16cid:durableId="565651709">
    <w:abstractNumId w:val="24"/>
  </w:num>
  <w:num w:numId="16" w16cid:durableId="234706581">
    <w:abstractNumId w:val="28"/>
  </w:num>
  <w:num w:numId="17" w16cid:durableId="1564023984">
    <w:abstractNumId w:val="23"/>
  </w:num>
  <w:num w:numId="18" w16cid:durableId="1557358252">
    <w:abstractNumId w:val="0"/>
  </w:num>
  <w:num w:numId="19" w16cid:durableId="1762531202">
    <w:abstractNumId w:val="6"/>
  </w:num>
  <w:num w:numId="20" w16cid:durableId="1953316038">
    <w:abstractNumId w:val="27"/>
  </w:num>
  <w:num w:numId="21" w16cid:durableId="667908763">
    <w:abstractNumId w:val="21"/>
  </w:num>
  <w:num w:numId="22" w16cid:durableId="1520700514">
    <w:abstractNumId w:val="12"/>
  </w:num>
  <w:num w:numId="23" w16cid:durableId="30805757">
    <w:abstractNumId w:val="1"/>
  </w:num>
  <w:num w:numId="24" w16cid:durableId="544174836">
    <w:abstractNumId w:val="16"/>
  </w:num>
  <w:num w:numId="25" w16cid:durableId="2117678872">
    <w:abstractNumId w:val="7"/>
  </w:num>
  <w:num w:numId="26" w16cid:durableId="602691727">
    <w:abstractNumId w:val="18"/>
  </w:num>
  <w:num w:numId="27" w16cid:durableId="1337683982">
    <w:abstractNumId w:val="17"/>
  </w:num>
  <w:num w:numId="28" w16cid:durableId="72703101">
    <w:abstractNumId w:val="3"/>
  </w:num>
  <w:num w:numId="29" w16cid:durableId="162171850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E40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163DA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06D5"/>
    <w:rsid w:val="002862C7"/>
    <w:rsid w:val="00287BE8"/>
    <w:rsid w:val="002A0FA2"/>
    <w:rsid w:val="002A58C9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A07D1"/>
    <w:rsid w:val="003B3185"/>
    <w:rsid w:val="003B7E83"/>
    <w:rsid w:val="003D0F39"/>
    <w:rsid w:val="003E5922"/>
    <w:rsid w:val="003F5958"/>
    <w:rsid w:val="00403CA9"/>
    <w:rsid w:val="0040606C"/>
    <w:rsid w:val="004064DB"/>
    <w:rsid w:val="00410A5D"/>
    <w:rsid w:val="00425D27"/>
    <w:rsid w:val="00433EA6"/>
    <w:rsid w:val="00442F5D"/>
    <w:rsid w:val="00457D5F"/>
    <w:rsid w:val="00470B3C"/>
    <w:rsid w:val="00483856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447B2"/>
    <w:rsid w:val="00561B98"/>
    <w:rsid w:val="005637AC"/>
    <w:rsid w:val="00574CF2"/>
    <w:rsid w:val="005C3B40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0BE3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B4AD0"/>
    <w:rsid w:val="008C0BBF"/>
    <w:rsid w:val="008C3A96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3E71"/>
    <w:rsid w:val="0095513E"/>
    <w:rsid w:val="009756AF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14BA"/>
    <w:rsid w:val="00BA675A"/>
    <w:rsid w:val="00BA7BDC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77E40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50450C31"/>
  <w15:chartTrackingRefBased/>
  <w15:docId w15:val="{DB3687ED-8AD3-4643-BFF7-7F5B359E3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WA\BWA_Sjabloon_V&amp;G%20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2" ma:contentTypeDescription="Een nieuw document maken." ma:contentTypeScope="" ma:versionID="d73d5bfdaae707257afb8307500e94ff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a24be9dd12cdb08b00733ef9393b47e4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DA6AA-042F-4FCC-A575-DFC14D678191}"/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BWA_Sjabloon_V&amp;G plan</Template>
  <TotalTime>20</TotalTime>
  <Pages>12</Pages>
  <Words>1020</Words>
  <Characters>7949</Characters>
  <Application>Microsoft Office Word</Application>
  <DocSecurity>0</DocSecurity>
  <Lines>66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8952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15</cp:revision>
  <cp:lastPrinted>2016-12-02T11:43:00Z</cp:lastPrinted>
  <dcterms:created xsi:type="dcterms:W3CDTF">2022-06-21T07:43:00Z</dcterms:created>
  <dcterms:modified xsi:type="dcterms:W3CDTF">2022-06-21T08:03:00Z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</Properties>
</file>