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72C93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43A5EB07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4F364D66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7144246F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5E36A31E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711CAC35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7407662F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5AE81FDE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61B7F2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7EA16D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A7C2DB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8F2DB55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7D556E0" w14:textId="5D1F23F4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D8779B">
        <w:rPr>
          <w:rFonts w:ascii="Avenir Next LT Pro" w:hAnsi="Avenir Next LT Pro" w:cs="Arial"/>
          <w:b/>
          <w:sz w:val="22"/>
          <w:szCs w:val="22"/>
        </w:rPr>
        <w:t>LO-GR-01-2022</w:t>
      </w:r>
    </w:p>
    <w:p w14:paraId="6E7280C0" w14:textId="26EA9F88" w:rsidR="008E5BB4" w:rsidRPr="008E5BB4" w:rsidRDefault="004A15E0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</w:t>
      </w:r>
      <w:r w:rsidR="00944890">
        <w:rPr>
          <w:rFonts w:ascii="Avenir Next LT Pro" w:hAnsi="Avenir Next LT Pro" w:cs="Arial"/>
          <w:b/>
          <w:sz w:val="22"/>
          <w:szCs w:val="22"/>
        </w:rPr>
        <w:t xml:space="preserve"> </w:t>
      </w:r>
      <w:r>
        <w:rPr>
          <w:rFonts w:ascii="Avenir Next LT Pro" w:hAnsi="Avenir Next LT Pro" w:cs="Arial"/>
          <w:b/>
          <w:sz w:val="22"/>
          <w:szCs w:val="22"/>
        </w:rPr>
        <w:t>gemeente Leiderdorp</w:t>
      </w:r>
    </w:p>
    <w:p w14:paraId="39C23A7D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6B4AA73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FF13EC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9AC1E4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B123F9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61E6DB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8646BA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F830C3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1792B8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08853D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05C2A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D09BFE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132FE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D223D1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58E526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FFD0CD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9E28DD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369377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82BF4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0F1E7B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B52D27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360CC3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38626A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C86A17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3EE7FA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A3B62D" w14:textId="45A5FEAF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944890">
        <w:rPr>
          <w:rFonts w:ascii="Avenir Next LT Pro" w:hAnsi="Avenir Next LT Pro" w:cs="Arial"/>
          <w:bCs/>
        </w:rPr>
        <w:t>Gemeente Leiderdorp</w:t>
      </w:r>
    </w:p>
    <w:p w14:paraId="4690E95D" w14:textId="5E39FCD3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944890">
        <w:rPr>
          <w:rFonts w:ascii="Avenir Next LT Pro" w:hAnsi="Avenir Next LT Pro" w:cs="Arial"/>
          <w:bCs/>
        </w:rPr>
        <w:t>Postbus 35</w:t>
      </w:r>
    </w:p>
    <w:p w14:paraId="405568EE" w14:textId="40D5CF2D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944890">
        <w:rPr>
          <w:rFonts w:ascii="Avenir Next LT Pro" w:hAnsi="Avenir Next LT Pro" w:cs="Arial"/>
          <w:bCs/>
        </w:rPr>
        <w:t xml:space="preserve">2350 AA  </w:t>
      </w:r>
      <w:r w:rsidR="00F42FE1">
        <w:rPr>
          <w:rFonts w:ascii="Avenir Next LT Pro" w:hAnsi="Avenir Next LT Pro" w:cs="Arial"/>
          <w:bCs/>
        </w:rPr>
        <w:t>Leiderdorp</w:t>
      </w:r>
    </w:p>
    <w:p w14:paraId="27A74BA1" w14:textId="664C73A7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F42FE1">
        <w:rPr>
          <w:rFonts w:ascii="Avenir Next LT Pro" w:hAnsi="Avenir Next LT Pro" w:cs="Arial"/>
          <w:bCs/>
        </w:rPr>
        <w:t>Willem-Alexanderlaan 1, 2351 DZ  Leiderdorp</w:t>
      </w:r>
    </w:p>
    <w:p w14:paraId="580D18CF" w14:textId="053745DC" w:rsidR="00105DFA" w:rsidRPr="00944890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944890">
        <w:rPr>
          <w:rFonts w:ascii="Avenir Next LT Pro" w:hAnsi="Avenir Next LT Pro" w:cs="Arial"/>
          <w:color w:val="000000"/>
        </w:rPr>
        <w:t xml:space="preserve">Datum: </w:t>
      </w:r>
      <w:r w:rsidRPr="00944890">
        <w:rPr>
          <w:rFonts w:ascii="Avenir Next LT Pro" w:hAnsi="Avenir Next LT Pro" w:cs="Arial"/>
          <w:color w:val="000000"/>
        </w:rPr>
        <w:tab/>
      </w:r>
      <w:r w:rsidR="00987893">
        <w:rPr>
          <w:rFonts w:ascii="Avenir Next LT Pro" w:hAnsi="Avenir Next LT Pro" w:cs="Arial"/>
          <w:bCs/>
        </w:rPr>
        <w:t>19 april 2022</w:t>
      </w:r>
    </w:p>
    <w:p w14:paraId="097D9552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31D60F48" w14:textId="77777777" w:rsidR="00673B49" w:rsidRDefault="00673B49" w:rsidP="007D056C">
      <w:pPr>
        <w:rPr>
          <w:rFonts w:ascii="Arial" w:hAnsi="Arial" w:cs="Arial"/>
        </w:rPr>
      </w:pPr>
    </w:p>
    <w:p w14:paraId="7C15023D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4D03CA22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256E4A74" w14:textId="77777777" w:rsidR="00003FEB" w:rsidRDefault="00003FEB">
      <w:pPr>
        <w:rPr>
          <w:rFonts w:ascii="Gill Sans MT" w:hAnsi="Gill Sans MT" w:cs="Tahoma"/>
          <w:sz w:val="22"/>
        </w:rPr>
      </w:pPr>
    </w:p>
    <w:p w14:paraId="132AFE4A" w14:textId="4323C626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511968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736A0E8F" w14:textId="3BB81980" w:rsidR="00655EDD" w:rsidRDefault="003861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511968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46BD6E33" w14:textId="28558DAA" w:rsidR="00655EDD" w:rsidRDefault="003861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511968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6C3963E1" w14:textId="2BFD856A" w:rsidR="00655EDD" w:rsidRDefault="003861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511968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70B9A845" w14:textId="28BC607D" w:rsidR="00655EDD" w:rsidRDefault="003861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511968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1D7950E3" w14:textId="51EB4726" w:rsidR="00655EDD" w:rsidRDefault="003861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511968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5220C4A5" w14:textId="3130B807" w:rsidR="00655EDD" w:rsidRDefault="003861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511968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4E24BFEA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72E342E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38AA263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48847D37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1DC48B3D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81E57FD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5F223A8F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F2D5BE3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4A2AE86F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6B23C369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60C9239" w14:textId="12A94C51" w:rsidR="00695CD5" w:rsidRPr="004A6AA6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4A6AA6" w:rsidRPr="004A6AA6">
        <w:rPr>
          <w:rFonts w:ascii="Avenir Next LT Pro" w:hAnsi="Avenir Next LT Pro" w:cs="Arial"/>
          <w:bCs/>
        </w:rPr>
        <w:t>LO-GR-01-2022</w:t>
      </w:r>
      <w:r w:rsidR="002F69EC" w:rsidRPr="004A6AA6">
        <w:rPr>
          <w:rFonts w:ascii="Avenir Next LT Pro" w:hAnsi="Avenir Next LT Pro" w:cs="Arial"/>
          <w:bCs/>
        </w:rPr>
        <w:t>.</w:t>
      </w:r>
    </w:p>
    <w:p w14:paraId="3B5270F2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64C3BE64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446BF14C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7C14CAD2" w14:textId="77777777" w:rsidR="00042EAD" w:rsidRPr="00D57A05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57A05">
        <w:rPr>
          <w:rFonts w:ascii="Avenir Next LT Pro" w:hAnsi="Avenir Next LT Pro" w:cs="Arial"/>
        </w:rPr>
        <w:t>Snoeiwerkzaamheden aan bomen</w:t>
      </w:r>
    </w:p>
    <w:p w14:paraId="44B5CECD" w14:textId="77777777" w:rsidR="00042EAD" w:rsidRPr="00D57A05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57A05">
        <w:rPr>
          <w:rFonts w:ascii="Avenir Next LT Pro" w:hAnsi="Avenir Next LT Pro" w:cs="Arial"/>
        </w:rPr>
        <w:t>Verwijderen bomen</w:t>
      </w:r>
    </w:p>
    <w:p w14:paraId="0DCB79B3" w14:textId="77777777" w:rsidR="00042EAD" w:rsidRPr="00D57A05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57A05">
        <w:rPr>
          <w:rFonts w:ascii="Avenir Next LT Pro" w:hAnsi="Avenir Next LT Pro" w:cs="Arial"/>
        </w:rPr>
        <w:t>Verwijderen stobben</w:t>
      </w:r>
    </w:p>
    <w:p w14:paraId="520878BB" w14:textId="77777777" w:rsidR="00042EAD" w:rsidRPr="00D57A05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57A05">
        <w:rPr>
          <w:rFonts w:ascii="Avenir Next LT Pro" w:hAnsi="Avenir Next LT Pro" w:cs="Arial"/>
        </w:rPr>
        <w:t>Digitaal registreren van uitgevoerde werkzaamheden</w:t>
      </w:r>
    </w:p>
    <w:p w14:paraId="2A0C7A52" w14:textId="5C2F4852" w:rsidR="005F1ABA" w:rsidRPr="00085BF7" w:rsidRDefault="00085BF7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Planten bomen inclusief nazorg en garantie</w:t>
      </w:r>
    </w:p>
    <w:p w14:paraId="30AEC66D" w14:textId="1999060D" w:rsidR="00085BF7" w:rsidRPr="00D57A05" w:rsidRDefault="00C10111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Groeiplaatsinrichting bij te planten bomen</w:t>
      </w:r>
    </w:p>
    <w:p w14:paraId="0A49C928" w14:textId="00995B11" w:rsidR="00D57A05" w:rsidRPr="008A735C" w:rsidRDefault="00D57A05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3BBD7434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6E1FD59D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5652E95C" w14:textId="210DA35E" w:rsidR="00003FEB" w:rsidRPr="008A735C" w:rsidRDefault="00F2038A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</w:t>
      </w:r>
      <w:r w:rsidR="00511968">
        <w:rPr>
          <w:rFonts w:ascii="Avenir Next LT Pro" w:hAnsi="Avenir Next LT Pro" w:cs="Arial"/>
          <w:bCs/>
        </w:rPr>
        <w:t xml:space="preserve"> jaar</w:t>
      </w:r>
    </w:p>
    <w:p w14:paraId="45CF5C0B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3F0AE1DF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1F87F39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D99B27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4C5F5BD0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1520E56" w14:textId="74295A18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2038A">
        <w:rPr>
          <w:rFonts w:ascii="Avenir Next LT Pro" w:hAnsi="Avenir Next LT Pro" w:cs="Arial"/>
          <w:bCs/>
        </w:rPr>
        <w:t>Gemeente Leiderdorp</w:t>
      </w:r>
    </w:p>
    <w:p w14:paraId="43FCAF91" w14:textId="7A8F90DC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2038A">
        <w:rPr>
          <w:rFonts w:ascii="Avenir Next LT Pro" w:hAnsi="Avenir Next LT Pro" w:cs="Arial"/>
          <w:bCs/>
        </w:rPr>
        <w:t>Willem-Alexanderlaan 1</w:t>
      </w:r>
    </w:p>
    <w:p w14:paraId="4FE81B9A" w14:textId="137D25A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A1857">
        <w:rPr>
          <w:rFonts w:ascii="Avenir Next LT Pro" w:hAnsi="Avenir Next LT Pro" w:cs="Arial"/>
          <w:bCs/>
        </w:rPr>
        <w:t>2351 DZ  Leiderdorp</w:t>
      </w:r>
    </w:p>
    <w:p w14:paraId="1677C4A8" w14:textId="7F5362E1" w:rsidR="00F174B3" w:rsidRPr="006A1857" w:rsidRDefault="00F174B3" w:rsidP="00861DF4">
      <w:pPr>
        <w:ind w:left="426"/>
        <w:rPr>
          <w:rFonts w:ascii="Avenir Next LT Pro" w:hAnsi="Avenir Next LT Pro" w:cs="Arial"/>
        </w:rPr>
      </w:pPr>
      <w:r w:rsidRPr="006A1857">
        <w:rPr>
          <w:rFonts w:ascii="Avenir Next LT Pro" w:hAnsi="Avenir Next LT Pro" w:cs="Arial"/>
        </w:rPr>
        <w:t>Telefoon</w:t>
      </w:r>
      <w:r w:rsidRPr="006A1857">
        <w:rPr>
          <w:rFonts w:ascii="Avenir Next LT Pro" w:hAnsi="Avenir Next LT Pro" w:cs="Arial"/>
        </w:rPr>
        <w:tab/>
      </w:r>
      <w:r w:rsidRPr="006A1857">
        <w:rPr>
          <w:rFonts w:ascii="Avenir Next LT Pro" w:hAnsi="Avenir Next LT Pro" w:cs="Arial"/>
        </w:rPr>
        <w:tab/>
      </w:r>
      <w:r w:rsidR="00861DF4" w:rsidRPr="006A1857">
        <w:rPr>
          <w:rFonts w:ascii="Avenir Next LT Pro" w:hAnsi="Avenir Next LT Pro" w:cs="Arial"/>
        </w:rPr>
        <w:tab/>
      </w:r>
      <w:r w:rsidRPr="006A1857">
        <w:rPr>
          <w:rFonts w:ascii="Avenir Next LT Pro" w:hAnsi="Avenir Next LT Pro" w:cs="Arial"/>
        </w:rPr>
        <w:t>:</w:t>
      </w:r>
      <w:r w:rsidRPr="006A1857">
        <w:rPr>
          <w:rFonts w:ascii="Avenir Next LT Pro" w:hAnsi="Avenir Next LT Pro" w:cs="Arial"/>
        </w:rPr>
        <w:tab/>
      </w:r>
      <w:r w:rsidR="006A1857" w:rsidRPr="006A1857">
        <w:rPr>
          <w:rFonts w:ascii="Avenir Next LT Pro" w:hAnsi="Avenir Next LT Pro" w:cs="Arial"/>
          <w:color w:val="222222"/>
          <w:shd w:val="clear" w:color="auto" w:fill="FFFFFF"/>
        </w:rPr>
        <w:t>071 54 58 500</w:t>
      </w:r>
    </w:p>
    <w:p w14:paraId="0BC00F1E" w14:textId="60178EAC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BC1259">
        <w:rPr>
          <w:rFonts w:ascii="Avenir Next LT Pro" w:hAnsi="Avenir Next LT Pro" w:cs="Arial"/>
          <w:bCs/>
        </w:rPr>
        <w:t>S. Lansbergen</w:t>
      </w:r>
    </w:p>
    <w:p w14:paraId="62109A35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31F8D8D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32A2A38B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2468C844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62D79817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03F29DD3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0D9D579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6836B8B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165A05ED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16A211B8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628E714B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E241D7F" w14:textId="77777777" w:rsidR="00BC1259" w:rsidRPr="008A735C" w:rsidRDefault="00BC1259" w:rsidP="00BC1259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Leiderdorp</w:t>
      </w:r>
    </w:p>
    <w:p w14:paraId="5A8C6C40" w14:textId="77777777" w:rsidR="00BC1259" w:rsidRPr="008A735C" w:rsidRDefault="00BC1259" w:rsidP="00BC1259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Willem-Alexanderlaan 1</w:t>
      </w:r>
    </w:p>
    <w:p w14:paraId="5821A84B" w14:textId="77777777" w:rsidR="00BC1259" w:rsidRPr="008A735C" w:rsidRDefault="00BC1259" w:rsidP="00BC1259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2351 DZ  Leiderdorp</w:t>
      </w:r>
    </w:p>
    <w:p w14:paraId="1E42254E" w14:textId="77777777" w:rsidR="00BC1259" w:rsidRPr="006A1857" w:rsidRDefault="00BC1259" w:rsidP="00BC1259">
      <w:pPr>
        <w:ind w:left="426"/>
        <w:rPr>
          <w:rFonts w:ascii="Avenir Next LT Pro" w:hAnsi="Avenir Next LT Pro" w:cs="Arial"/>
        </w:rPr>
      </w:pPr>
      <w:r w:rsidRPr="006A1857">
        <w:rPr>
          <w:rFonts w:ascii="Avenir Next LT Pro" w:hAnsi="Avenir Next LT Pro" w:cs="Arial"/>
        </w:rPr>
        <w:t>Telefoon</w:t>
      </w:r>
      <w:r w:rsidRPr="006A1857">
        <w:rPr>
          <w:rFonts w:ascii="Avenir Next LT Pro" w:hAnsi="Avenir Next LT Pro" w:cs="Arial"/>
        </w:rPr>
        <w:tab/>
      </w:r>
      <w:r w:rsidRPr="006A1857">
        <w:rPr>
          <w:rFonts w:ascii="Avenir Next LT Pro" w:hAnsi="Avenir Next LT Pro" w:cs="Arial"/>
        </w:rPr>
        <w:tab/>
      </w:r>
      <w:r w:rsidRPr="006A1857">
        <w:rPr>
          <w:rFonts w:ascii="Avenir Next LT Pro" w:hAnsi="Avenir Next LT Pro" w:cs="Arial"/>
        </w:rPr>
        <w:tab/>
        <w:t>:</w:t>
      </w:r>
      <w:r w:rsidRPr="006A1857">
        <w:rPr>
          <w:rFonts w:ascii="Avenir Next LT Pro" w:hAnsi="Avenir Next LT Pro" w:cs="Arial"/>
        </w:rPr>
        <w:tab/>
      </w:r>
      <w:r w:rsidRPr="006A1857">
        <w:rPr>
          <w:rFonts w:ascii="Avenir Next LT Pro" w:hAnsi="Avenir Next LT Pro" w:cs="Arial"/>
          <w:color w:val="222222"/>
          <w:shd w:val="clear" w:color="auto" w:fill="FFFFFF"/>
        </w:rPr>
        <w:t>071 54 58 500</w:t>
      </w:r>
    </w:p>
    <w:p w14:paraId="6A9DF5ED" w14:textId="77777777" w:rsidR="00BC1259" w:rsidRPr="008A735C" w:rsidRDefault="00BC1259" w:rsidP="00BC1259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S. Lansbergen</w:t>
      </w:r>
    </w:p>
    <w:p w14:paraId="4FD8A728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4591941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7CEAA857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51491315" w14:textId="482E25A1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4A6AA6" w:rsidRPr="004A6AA6">
        <w:rPr>
          <w:rFonts w:ascii="Avenir Next LT Pro" w:hAnsi="Avenir Next LT Pro" w:cs="Arial"/>
          <w:bCs/>
        </w:rPr>
        <w:t>LO-GR-01-2022</w:t>
      </w:r>
    </w:p>
    <w:p w14:paraId="7B6DE1AB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177638B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C32A03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D3A2EB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C1EBAD6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1F2587D" w14:textId="77777777" w:rsidR="00861DF4" w:rsidRPr="008A735C" w:rsidRDefault="00861DF4">
      <w:pPr>
        <w:rPr>
          <w:rFonts w:ascii="Avenir Next LT Pro" w:hAnsi="Avenir Next LT Pro" w:cs="Arial"/>
        </w:rPr>
      </w:pPr>
    </w:p>
    <w:p w14:paraId="2939AED2" w14:textId="77777777" w:rsidR="00861DF4" w:rsidRPr="008A735C" w:rsidRDefault="00861DF4">
      <w:pPr>
        <w:rPr>
          <w:rFonts w:ascii="Avenir Next LT Pro" w:hAnsi="Avenir Next LT Pro" w:cs="Arial"/>
        </w:rPr>
      </w:pPr>
    </w:p>
    <w:p w14:paraId="24F467FC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4F460324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4BF358B0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19E4542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3FD3CF5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BC618B1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2FE607C8" w14:textId="77777777" w:rsidR="00BC1259" w:rsidRPr="008A735C" w:rsidRDefault="00BC1259" w:rsidP="00BC1259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Leiderdorp</w:t>
      </w:r>
    </w:p>
    <w:p w14:paraId="26C54BBD" w14:textId="77777777" w:rsidR="00BC1259" w:rsidRPr="008A735C" w:rsidRDefault="00BC1259" w:rsidP="00BC1259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Willem-Alexanderlaan 1</w:t>
      </w:r>
    </w:p>
    <w:p w14:paraId="79F76175" w14:textId="77777777" w:rsidR="00BC1259" w:rsidRPr="008A735C" w:rsidRDefault="00BC1259" w:rsidP="00BC1259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2351 DZ  Leiderdorp</w:t>
      </w:r>
    </w:p>
    <w:p w14:paraId="2262B081" w14:textId="32829F26" w:rsidR="00BC1259" w:rsidRPr="006A1857" w:rsidRDefault="00BC1259" w:rsidP="00BC1259">
      <w:pPr>
        <w:rPr>
          <w:rFonts w:ascii="Avenir Next LT Pro" w:hAnsi="Avenir Next LT Pro" w:cs="Arial"/>
        </w:rPr>
      </w:pPr>
      <w:r w:rsidRPr="006A1857">
        <w:rPr>
          <w:rFonts w:ascii="Avenir Next LT Pro" w:hAnsi="Avenir Next LT Pro" w:cs="Arial"/>
        </w:rPr>
        <w:t>Telefoon</w:t>
      </w:r>
      <w:r w:rsidRPr="006A1857">
        <w:rPr>
          <w:rFonts w:ascii="Avenir Next LT Pro" w:hAnsi="Avenir Next LT Pro" w:cs="Arial"/>
        </w:rPr>
        <w:tab/>
      </w:r>
      <w:r w:rsidRPr="006A1857">
        <w:rPr>
          <w:rFonts w:ascii="Avenir Next LT Pro" w:hAnsi="Avenir Next LT Pro" w:cs="Arial"/>
        </w:rPr>
        <w:tab/>
        <w:t>:</w:t>
      </w:r>
      <w:r w:rsidRPr="006A1857">
        <w:rPr>
          <w:rFonts w:ascii="Avenir Next LT Pro" w:hAnsi="Avenir Next LT Pro" w:cs="Arial"/>
        </w:rPr>
        <w:tab/>
      </w:r>
      <w:r w:rsidRPr="006A1857">
        <w:rPr>
          <w:rFonts w:ascii="Avenir Next LT Pro" w:hAnsi="Avenir Next LT Pro" w:cs="Arial"/>
          <w:color w:val="222222"/>
          <w:shd w:val="clear" w:color="auto" w:fill="FFFFFF"/>
        </w:rPr>
        <w:t>071 54 58 500</w:t>
      </w:r>
    </w:p>
    <w:p w14:paraId="3F1A0706" w14:textId="58203AB6" w:rsidR="00BC1259" w:rsidRPr="008A735C" w:rsidRDefault="00BC1259" w:rsidP="00BC1259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S. Lansbergen</w:t>
      </w:r>
    </w:p>
    <w:p w14:paraId="62133DE2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739E058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22605042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3F3C7F8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1A4B66B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9AF2F80" w14:textId="33EE36AF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4A6AA6" w:rsidRPr="004A6AA6">
        <w:rPr>
          <w:rFonts w:ascii="Avenir Next LT Pro" w:hAnsi="Avenir Next LT Pro" w:cs="Arial"/>
          <w:bCs/>
        </w:rPr>
        <w:t>LO</w:t>
      </w:r>
      <w:r w:rsidR="004A6AA6">
        <w:rPr>
          <w:rFonts w:ascii="Avenir Next LT Pro" w:hAnsi="Avenir Next LT Pro" w:cs="Arial"/>
          <w:bCs/>
        </w:rPr>
        <w:noBreakHyphen/>
      </w:r>
      <w:r w:rsidR="004A6AA6" w:rsidRPr="004A6AA6">
        <w:rPr>
          <w:rFonts w:ascii="Avenir Next LT Pro" w:hAnsi="Avenir Next LT Pro" w:cs="Arial"/>
          <w:bCs/>
        </w:rPr>
        <w:t>GR</w:t>
      </w:r>
      <w:r w:rsidR="004A6AA6">
        <w:rPr>
          <w:rFonts w:ascii="Avenir Next LT Pro" w:hAnsi="Avenir Next LT Pro" w:cs="Arial"/>
          <w:bCs/>
        </w:rPr>
        <w:noBreakHyphen/>
      </w:r>
      <w:r w:rsidR="004A6AA6" w:rsidRPr="004A6AA6">
        <w:rPr>
          <w:rFonts w:ascii="Avenir Next LT Pro" w:hAnsi="Avenir Next LT Pro" w:cs="Arial"/>
          <w:bCs/>
        </w:rPr>
        <w:t>01</w:t>
      </w:r>
      <w:r w:rsidR="004A6AA6">
        <w:rPr>
          <w:rFonts w:ascii="Avenir Next LT Pro" w:hAnsi="Avenir Next LT Pro" w:cs="Arial"/>
          <w:bCs/>
        </w:rPr>
        <w:noBreakHyphen/>
      </w:r>
      <w:r w:rsidR="004A6AA6" w:rsidRPr="004A6AA6">
        <w:rPr>
          <w:rFonts w:ascii="Avenir Next LT Pro" w:hAnsi="Avenir Next LT Pro" w:cs="Arial"/>
          <w:bCs/>
        </w:rPr>
        <w:t>2022</w:t>
      </w:r>
      <w:r w:rsidR="00CF57AF" w:rsidRPr="008A735C">
        <w:rPr>
          <w:rFonts w:ascii="Avenir Next LT Pro" w:hAnsi="Avenir Next LT Pro" w:cs="Arial"/>
        </w:rPr>
        <w:t>.</w:t>
      </w:r>
    </w:p>
    <w:p w14:paraId="30BE18DE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07CCCE8C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571C98CA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7F1E659B" w14:textId="77777777" w:rsidR="004064DB" w:rsidRPr="004064DB" w:rsidRDefault="004064DB" w:rsidP="004064DB">
      <w:pPr>
        <w:rPr>
          <w:rFonts w:ascii="Arial" w:hAnsi="Arial" w:cs="Arial"/>
        </w:rPr>
      </w:pPr>
    </w:p>
    <w:p w14:paraId="4C2CDE8C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706288C8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0F265E64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2AB0FE73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4DFFCE03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698F1EF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32A37CF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44FEC38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7CA03F8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98EC90C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631E3972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B27D240" w14:textId="77777777" w:rsidTr="007058D2">
        <w:trPr>
          <w:cantSplit/>
          <w:trHeight w:val="280"/>
        </w:trPr>
        <w:tc>
          <w:tcPr>
            <w:tcW w:w="1126" w:type="dxa"/>
          </w:tcPr>
          <w:p w14:paraId="15C383C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8A3993A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73A0C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58FBA0F1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485A14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42C76E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77E45E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0F1CA80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59674DF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FFB3C17" w14:textId="77777777" w:rsidTr="007058D2">
        <w:trPr>
          <w:cantSplit/>
          <w:trHeight w:val="280"/>
        </w:trPr>
        <w:tc>
          <w:tcPr>
            <w:tcW w:w="1126" w:type="dxa"/>
          </w:tcPr>
          <w:p w14:paraId="71B9DE4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2923653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E3AB57D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D51641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667A85FF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73835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3B829C8A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1CBC1E3F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7E10EA1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8E6D01C" w14:textId="77777777" w:rsidTr="007058D2">
        <w:trPr>
          <w:cantSplit/>
          <w:trHeight w:val="280"/>
        </w:trPr>
        <w:tc>
          <w:tcPr>
            <w:tcW w:w="1126" w:type="dxa"/>
          </w:tcPr>
          <w:p w14:paraId="343CECB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052D2D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46F8D8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6960EF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5C93B8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33FC7D8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7869AB8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6C5EE2A5" w14:textId="77777777" w:rsidTr="007058D2">
        <w:trPr>
          <w:cantSplit/>
          <w:trHeight w:val="280"/>
        </w:trPr>
        <w:tc>
          <w:tcPr>
            <w:tcW w:w="1126" w:type="dxa"/>
          </w:tcPr>
          <w:p w14:paraId="19CA892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9FB915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30405C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5EAC9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70EE12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E0BB5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808DC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6CB6DC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153F090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4AA2B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52324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2A185E0" w14:textId="77777777" w:rsidTr="007058D2">
        <w:trPr>
          <w:cantSplit/>
          <w:trHeight w:val="280"/>
        </w:trPr>
        <w:tc>
          <w:tcPr>
            <w:tcW w:w="1126" w:type="dxa"/>
          </w:tcPr>
          <w:p w14:paraId="0F29B7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E7260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4FF33B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706FC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D7C7C1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B10F3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94715D7" w14:textId="77777777" w:rsidTr="007058D2">
        <w:trPr>
          <w:cantSplit/>
          <w:trHeight w:val="280"/>
        </w:trPr>
        <w:tc>
          <w:tcPr>
            <w:tcW w:w="1126" w:type="dxa"/>
          </w:tcPr>
          <w:p w14:paraId="4999B47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8AE48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132545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2D99BC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13A719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24AC9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BFCC9B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D303D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FB1E0E6" w14:textId="77777777" w:rsidTr="007058D2">
        <w:trPr>
          <w:cantSplit/>
          <w:trHeight w:val="280"/>
        </w:trPr>
        <w:tc>
          <w:tcPr>
            <w:tcW w:w="1126" w:type="dxa"/>
          </w:tcPr>
          <w:p w14:paraId="771D9E9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658E2C3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B0034C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1F552EB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B7AC3A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D1854DE" w14:textId="77777777" w:rsidTr="007058D2">
        <w:trPr>
          <w:cantSplit/>
          <w:trHeight w:val="280"/>
        </w:trPr>
        <w:tc>
          <w:tcPr>
            <w:tcW w:w="1126" w:type="dxa"/>
          </w:tcPr>
          <w:p w14:paraId="060DA69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4BD53F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E4BD5E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E5A7D60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3088A00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046FB8F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97CA0C4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7D304A0E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095E68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3F6F4D80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51B9DB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6227A80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2664FFA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0BB0D34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19A73A2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4B8F1D0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BFD0516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306EF0D" w14:textId="77777777" w:rsidTr="00D44A98">
        <w:trPr>
          <w:cantSplit/>
          <w:trHeight w:val="280"/>
        </w:trPr>
        <w:tc>
          <w:tcPr>
            <w:tcW w:w="1126" w:type="dxa"/>
          </w:tcPr>
          <w:p w14:paraId="662183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EC6E47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F36782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07AD27E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8DF61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CAAE8B3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53ADE60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515E93E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45DCED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0DD46BC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37F6E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1FF2259" w14:textId="77777777" w:rsidTr="00D44A98">
        <w:trPr>
          <w:cantSplit/>
          <w:trHeight w:val="280"/>
        </w:trPr>
        <w:tc>
          <w:tcPr>
            <w:tcW w:w="1126" w:type="dxa"/>
          </w:tcPr>
          <w:p w14:paraId="1C0DB3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4A606D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06158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17C8EF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849CA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7B7B0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02AAD4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4572E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56BF8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4EF9B01" w14:textId="77777777" w:rsidTr="00D44A98">
        <w:trPr>
          <w:cantSplit/>
          <w:trHeight w:val="280"/>
        </w:trPr>
        <w:tc>
          <w:tcPr>
            <w:tcW w:w="1126" w:type="dxa"/>
          </w:tcPr>
          <w:p w14:paraId="33D5648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7F8C9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440F74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5C80F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6CC79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D6A2AF5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CFEBF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FD3B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4310ED4" w14:textId="77777777" w:rsidTr="00D44A98">
        <w:trPr>
          <w:cantSplit/>
          <w:trHeight w:val="280"/>
        </w:trPr>
        <w:tc>
          <w:tcPr>
            <w:tcW w:w="1126" w:type="dxa"/>
          </w:tcPr>
          <w:p w14:paraId="571A54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837C5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EA9906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A15370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ECD43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A95550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EC101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7912ACC2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5C7A9532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65BA8FC8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6F82D84C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412AC5B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20F00A6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33CC9E4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4BE03FB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74F82A7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5D16788A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09B0C231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3AA6E472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421B1C7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251F4B3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3C950B8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3CE7A9E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1E6F0DA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256B21E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01304E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538A7B7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F96C78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6713EE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01876BA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433AAF6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3D68D1C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7945654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764C7E9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6FA20AB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8161C0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1C8FCBCF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5659CA9A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2B092EE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4B01552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0D2BB45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60B19CC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18D798B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22098C7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635E02E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28A30E3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126474A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32DCC28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5A1F78E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046F0BA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331F645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4444D88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DBE641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C12A0A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11A9AF1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35ADB97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64B14DC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010241B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4EA08CB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0043CE0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71629D2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032E2E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B365F9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4FFE619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6CF21AF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1F0087E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7269DE8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628A39A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6BD1C10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8E65CA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687DD82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3EDAF7D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383F3FA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F33441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CC83AA4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487E6B0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34DD20B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223D14A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1C4D198A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54D98DA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391D688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6D7AEB19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1F9A05B6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72D9D2AF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0F3AE44B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29746CE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7283828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3A34863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0C0D8C9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7ED6BDC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4191D033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6154CDDD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0D6A6F1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7350DC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95ED3F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F5FBC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8C7D2D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4F1212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43E9F3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1ED181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FC2AD0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A7400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42ADC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12398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237039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392374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5FCD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5F5DD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A0EE1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6DA6CB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88FD6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6DFAE2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67BE277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16F0F7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CB2410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D762EE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9F1D04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1CCEDE8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473C7CA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686B35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89ACB9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809E7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24B3F4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C836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D347F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BE32199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59AB90A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5D90A9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2783E5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9FC504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A0378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7F861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74916B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F896C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BD7AF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23C07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9C0B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B75A90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FA691CF" w14:textId="77777777" w:rsidTr="006E7A96">
        <w:trPr>
          <w:cantSplit/>
          <w:trHeight w:val="280"/>
        </w:trPr>
        <w:tc>
          <w:tcPr>
            <w:tcW w:w="1126" w:type="dxa"/>
          </w:tcPr>
          <w:p w14:paraId="538CEE88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60A7AC4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B89D81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33ED8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2D3C7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B74D5C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C3A109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9ADD2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22DD6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94E07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074B8A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DBF28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F4BA9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434AE6E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64149218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04357E49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33A68A6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2CD6FA3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5E40970E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10D10" w14:textId="77777777" w:rsidR="00386183" w:rsidRDefault="00386183">
      <w:r>
        <w:separator/>
      </w:r>
    </w:p>
  </w:endnote>
  <w:endnote w:type="continuationSeparator" w:id="0">
    <w:p w14:paraId="57F0D256" w14:textId="77777777" w:rsidR="00386183" w:rsidRDefault="0038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F4B52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7C596F10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29B8423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3946658F" wp14:editId="5CB2EA2D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6D62FF7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4E84265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56CEA846" wp14:editId="511A5CCC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CFDBB87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49CA139C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7B66D001" wp14:editId="3246A4A9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7869F84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5B27A941" wp14:editId="1B9515DB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29BA2C3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2B285FE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417433F9" wp14:editId="21FAA0E4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43BF66B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6106E" w14:textId="77777777" w:rsidR="00386183" w:rsidRDefault="00386183">
      <w:r>
        <w:separator/>
      </w:r>
    </w:p>
  </w:footnote>
  <w:footnote w:type="continuationSeparator" w:id="0">
    <w:p w14:paraId="2A73B06E" w14:textId="77777777" w:rsidR="00386183" w:rsidRDefault="00386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57E6F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7CCD09A7" wp14:editId="60F84700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E0117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FC8A43E" wp14:editId="3F519ED0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216283306">
    <w:abstractNumId w:val="26"/>
  </w:num>
  <w:num w:numId="2" w16cid:durableId="1062215871">
    <w:abstractNumId w:val="20"/>
  </w:num>
  <w:num w:numId="3" w16cid:durableId="1890265443">
    <w:abstractNumId w:val="10"/>
  </w:num>
  <w:num w:numId="4" w16cid:durableId="205652229">
    <w:abstractNumId w:val="25"/>
  </w:num>
  <w:num w:numId="5" w16cid:durableId="387342733">
    <w:abstractNumId w:val="13"/>
  </w:num>
  <w:num w:numId="6" w16cid:durableId="1945962284">
    <w:abstractNumId w:val="11"/>
  </w:num>
  <w:num w:numId="7" w16cid:durableId="504788549">
    <w:abstractNumId w:val="8"/>
  </w:num>
  <w:num w:numId="8" w16cid:durableId="2010792746">
    <w:abstractNumId w:val="4"/>
  </w:num>
  <w:num w:numId="9" w16cid:durableId="2137917063">
    <w:abstractNumId w:val="9"/>
  </w:num>
  <w:num w:numId="10" w16cid:durableId="2143381751">
    <w:abstractNumId w:val="22"/>
  </w:num>
  <w:num w:numId="11" w16cid:durableId="1770002959">
    <w:abstractNumId w:val="2"/>
  </w:num>
  <w:num w:numId="12" w16cid:durableId="1212040296">
    <w:abstractNumId w:val="5"/>
  </w:num>
  <w:num w:numId="13" w16cid:durableId="803043914">
    <w:abstractNumId w:val="14"/>
  </w:num>
  <w:num w:numId="14" w16cid:durableId="949511705">
    <w:abstractNumId w:val="15"/>
  </w:num>
  <w:num w:numId="15" w16cid:durableId="985427528">
    <w:abstractNumId w:val="24"/>
  </w:num>
  <w:num w:numId="16" w16cid:durableId="662398587">
    <w:abstractNumId w:val="28"/>
  </w:num>
  <w:num w:numId="17" w16cid:durableId="1490367470">
    <w:abstractNumId w:val="23"/>
  </w:num>
  <w:num w:numId="18" w16cid:durableId="149443513">
    <w:abstractNumId w:val="0"/>
  </w:num>
  <w:num w:numId="19" w16cid:durableId="1112167336">
    <w:abstractNumId w:val="6"/>
  </w:num>
  <w:num w:numId="20" w16cid:durableId="1958564603">
    <w:abstractNumId w:val="27"/>
  </w:num>
  <w:num w:numId="21" w16cid:durableId="1626232452">
    <w:abstractNumId w:val="21"/>
  </w:num>
  <w:num w:numId="22" w16cid:durableId="462161306">
    <w:abstractNumId w:val="12"/>
  </w:num>
  <w:num w:numId="23" w16cid:durableId="1887764735">
    <w:abstractNumId w:val="1"/>
  </w:num>
  <w:num w:numId="24" w16cid:durableId="535117570">
    <w:abstractNumId w:val="16"/>
  </w:num>
  <w:num w:numId="25" w16cid:durableId="387844794">
    <w:abstractNumId w:val="7"/>
  </w:num>
  <w:num w:numId="26" w16cid:durableId="94907461">
    <w:abstractNumId w:val="18"/>
  </w:num>
  <w:num w:numId="27" w16cid:durableId="61031386">
    <w:abstractNumId w:val="17"/>
  </w:num>
  <w:num w:numId="28" w16cid:durableId="1949072729">
    <w:abstractNumId w:val="3"/>
  </w:num>
  <w:num w:numId="29" w16cid:durableId="5242533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887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85BF7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A58C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86183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57D5F"/>
    <w:rsid w:val="00470B3C"/>
    <w:rsid w:val="0049755D"/>
    <w:rsid w:val="00497695"/>
    <w:rsid w:val="004A15E0"/>
    <w:rsid w:val="004A6AA6"/>
    <w:rsid w:val="004B56BF"/>
    <w:rsid w:val="004D35AC"/>
    <w:rsid w:val="004F0009"/>
    <w:rsid w:val="004F4999"/>
    <w:rsid w:val="005008C3"/>
    <w:rsid w:val="00500C90"/>
    <w:rsid w:val="005048F1"/>
    <w:rsid w:val="00511968"/>
    <w:rsid w:val="00522FA3"/>
    <w:rsid w:val="00523A10"/>
    <w:rsid w:val="00537801"/>
    <w:rsid w:val="005446D2"/>
    <w:rsid w:val="005637AC"/>
    <w:rsid w:val="00574CF2"/>
    <w:rsid w:val="005D1772"/>
    <w:rsid w:val="005D265E"/>
    <w:rsid w:val="005D5887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A1857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3E71"/>
    <w:rsid w:val="00944890"/>
    <w:rsid w:val="0095513E"/>
    <w:rsid w:val="00987893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C1259"/>
    <w:rsid w:val="00BC23F1"/>
    <w:rsid w:val="00BD594E"/>
    <w:rsid w:val="00C10111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57A05"/>
    <w:rsid w:val="00D64CB0"/>
    <w:rsid w:val="00D66F30"/>
    <w:rsid w:val="00D8779B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2038A"/>
    <w:rsid w:val="00F42FE1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0606477F"/>
  <w15:chartTrackingRefBased/>
  <w15:docId w15:val="{FE180CF5-9490-4AE6-9ECA-134E85B0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2" ma:contentTypeDescription="Een nieuw document maken." ma:contentTypeScope="" ma:versionID="d73d5bfdaae707257afb8307500e94ff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a24be9dd12cdb08b00733ef9393b47e4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0FB13-65D3-424C-8C21-58404812C49E}"/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12</TotalTime>
  <Pages>12</Pages>
  <Words>1410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9152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14</cp:revision>
  <cp:lastPrinted>2016-12-02T11:43:00Z</cp:lastPrinted>
  <dcterms:created xsi:type="dcterms:W3CDTF">2022-04-18T10:16:00Z</dcterms:created>
  <dcterms:modified xsi:type="dcterms:W3CDTF">2022-04-18T10:29:00Z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