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57C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4625E726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7217AB1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1A6CA2A2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54A7DB85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69D5FC6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1E6FFC55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93014B5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49736B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81A4DC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427134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A1B5CE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6C859D8" w14:textId="4F001F69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1E140E">
        <w:rPr>
          <w:rFonts w:ascii="Avenir Next LT Pro" w:hAnsi="Avenir Next LT Pro" w:cs="Arial"/>
          <w:b/>
          <w:sz w:val="22"/>
          <w:szCs w:val="22"/>
        </w:rPr>
        <w:t>RAALTE-BOMEN-001</w:t>
      </w:r>
    </w:p>
    <w:p w14:paraId="2F2B8F55" w14:textId="4ABC894E" w:rsidR="008E5BB4" w:rsidRPr="008E5BB4" w:rsidRDefault="001E140E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Raalte</w:t>
      </w:r>
    </w:p>
    <w:p w14:paraId="35267DE1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0B7FDF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D962B9E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142C2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EED99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31F492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24562C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EC87A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1CE4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26718B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82B7CD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6140E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0502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31E4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524300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5300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4A738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3DDCC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4A97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9A5D5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6FC286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A5E42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12F8DE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863C4E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686115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54D3C8" w14:textId="3650D735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E140E">
        <w:rPr>
          <w:rFonts w:ascii="Avenir Next LT Pro" w:hAnsi="Avenir Next LT Pro" w:cs="Arial"/>
          <w:bCs/>
        </w:rPr>
        <w:t>Gemeente Raalte</w:t>
      </w:r>
    </w:p>
    <w:p w14:paraId="614D85EF" w14:textId="6D36C28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E140E">
        <w:rPr>
          <w:rFonts w:ascii="Avenir Next LT Pro" w:hAnsi="Avenir Next LT Pro" w:cs="Arial"/>
          <w:bCs/>
        </w:rPr>
        <w:t>Postbus 140</w:t>
      </w:r>
    </w:p>
    <w:p w14:paraId="7617F956" w14:textId="6AC4058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E140E">
        <w:rPr>
          <w:rFonts w:ascii="Avenir Next LT Pro" w:hAnsi="Avenir Next LT Pro" w:cs="Arial"/>
          <w:bCs/>
        </w:rPr>
        <w:t>8100 AC  Raalte</w:t>
      </w:r>
    </w:p>
    <w:p w14:paraId="10C55E71" w14:textId="633137A1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E140E">
        <w:rPr>
          <w:rFonts w:ascii="Avenir Next LT Pro" w:hAnsi="Avenir Next LT Pro" w:cs="Arial"/>
          <w:bCs/>
        </w:rPr>
        <w:t>Zwolsestraat 16, 8101 AC  Raalte</w:t>
      </w:r>
    </w:p>
    <w:p w14:paraId="7EC4D4D0" w14:textId="30745004" w:rsidR="00105DFA" w:rsidRPr="001E140E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1E140E">
        <w:rPr>
          <w:rFonts w:ascii="Avenir Next LT Pro" w:hAnsi="Avenir Next LT Pro" w:cs="Arial"/>
          <w:color w:val="000000"/>
        </w:rPr>
        <w:t xml:space="preserve">Datum: </w:t>
      </w:r>
      <w:r w:rsidRPr="001E140E">
        <w:rPr>
          <w:rFonts w:ascii="Avenir Next LT Pro" w:hAnsi="Avenir Next LT Pro" w:cs="Arial"/>
          <w:color w:val="000000"/>
        </w:rPr>
        <w:tab/>
      </w:r>
      <w:r w:rsidR="001E140E">
        <w:rPr>
          <w:rFonts w:ascii="Avenir Next LT Pro" w:hAnsi="Avenir Next LT Pro" w:cs="Arial"/>
          <w:bCs/>
        </w:rPr>
        <w:t>21 september 2022</w:t>
      </w:r>
    </w:p>
    <w:p w14:paraId="60251F8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B368018" w14:textId="77777777" w:rsidR="00673B49" w:rsidRDefault="00673B49" w:rsidP="007D056C">
      <w:pPr>
        <w:rPr>
          <w:rFonts w:ascii="Arial" w:hAnsi="Arial" w:cs="Arial"/>
        </w:rPr>
      </w:pPr>
    </w:p>
    <w:p w14:paraId="44DCBF3B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63A12235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37AA3B0C" w14:textId="77777777" w:rsidR="00003FEB" w:rsidRDefault="00003FEB">
      <w:pPr>
        <w:rPr>
          <w:rFonts w:ascii="Gill Sans MT" w:hAnsi="Gill Sans MT" w:cs="Tahoma"/>
          <w:sz w:val="22"/>
        </w:rPr>
      </w:pPr>
    </w:p>
    <w:p w14:paraId="18A81580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034D96B0" w14:textId="77777777" w:rsidR="00655EDD" w:rsidRDefault="00E3365C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529A807B" w14:textId="77777777" w:rsidR="00655EDD" w:rsidRDefault="00E3365C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0C3FBE6A" w14:textId="77777777" w:rsidR="00655EDD" w:rsidRDefault="00E3365C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047896D1" w14:textId="77777777" w:rsidR="00655EDD" w:rsidRDefault="00E3365C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13E8D25" w14:textId="77777777" w:rsidR="00655EDD" w:rsidRDefault="00E3365C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77B98746" w14:textId="77777777" w:rsidR="00655EDD" w:rsidRDefault="00E3365C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23878988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21B3FF0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4C44A2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35F1A317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120A719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5B4653A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649C44D3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5A093BED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F4CD4CE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318CB748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E6013D4" w14:textId="513443F9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1E140E">
        <w:rPr>
          <w:rFonts w:ascii="Avenir Next LT Pro" w:hAnsi="Avenir Next LT Pro" w:cs="Arial"/>
          <w:bCs/>
        </w:rPr>
        <w:t>RAALTE</w:t>
      </w:r>
      <w:r w:rsidR="001E140E">
        <w:rPr>
          <w:rFonts w:ascii="Avenir Next LT Pro" w:hAnsi="Avenir Next LT Pro" w:cs="Arial"/>
          <w:bCs/>
        </w:rPr>
        <w:noBreakHyphen/>
        <w:t>BOMEN</w:t>
      </w:r>
      <w:r w:rsidR="001E140E">
        <w:rPr>
          <w:rFonts w:ascii="Avenir Next LT Pro" w:hAnsi="Avenir Next LT Pro" w:cs="Arial"/>
          <w:bCs/>
        </w:rPr>
        <w:noBreakHyphen/>
        <w:t>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46E5A194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72748474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7B0A403C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534F45CA" w14:textId="77777777" w:rsidR="00042EAD" w:rsidRPr="001E140E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E140E">
        <w:rPr>
          <w:rFonts w:ascii="Avenir Next LT Pro" w:hAnsi="Avenir Next LT Pro" w:cs="Arial"/>
        </w:rPr>
        <w:t>Snoeiwerkzaamheden aan bomen</w:t>
      </w:r>
    </w:p>
    <w:p w14:paraId="23354A4D" w14:textId="77777777" w:rsidR="00042EAD" w:rsidRPr="001E140E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E140E">
        <w:rPr>
          <w:rFonts w:ascii="Avenir Next LT Pro" w:hAnsi="Avenir Next LT Pro" w:cs="Arial"/>
        </w:rPr>
        <w:t>Verwijderen bomen</w:t>
      </w:r>
    </w:p>
    <w:p w14:paraId="4E701F5F" w14:textId="77777777" w:rsidR="00042EAD" w:rsidRPr="001E140E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E140E">
        <w:rPr>
          <w:rFonts w:ascii="Avenir Next LT Pro" w:hAnsi="Avenir Next LT Pro" w:cs="Arial"/>
        </w:rPr>
        <w:t>Verwijderen stobben</w:t>
      </w:r>
    </w:p>
    <w:p w14:paraId="3E707094" w14:textId="77777777" w:rsidR="00042EAD" w:rsidRPr="001E140E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E140E">
        <w:rPr>
          <w:rFonts w:ascii="Avenir Next LT Pro" w:hAnsi="Avenir Next LT Pro" w:cs="Arial"/>
        </w:rPr>
        <w:t>Digitaal registreren van uitgevoerde werkzaamheden</w:t>
      </w:r>
    </w:p>
    <w:p w14:paraId="7A9BBB46" w14:textId="2799881B" w:rsidR="005F1ABA" w:rsidRPr="008A735C" w:rsidRDefault="001E140E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436C60A5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2FC4694B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D082370" w14:textId="2CDC9666" w:rsidR="00003FEB" w:rsidRPr="008A735C" w:rsidRDefault="001E140E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5C44343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F93E21F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2756855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D456E42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2BA3C12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435D394" w14:textId="5B33DEBA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E140E">
        <w:rPr>
          <w:rFonts w:ascii="Avenir Next LT Pro" w:hAnsi="Avenir Next LT Pro" w:cs="Arial"/>
          <w:bCs/>
        </w:rPr>
        <w:t>Gemeente Raalte</w:t>
      </w:r>
    </w:p>
    <w:p w14:paraId="6002A982" w14:textId="12CF992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E140E">
        <w:rPr>
          <w:rFonts w:ascii="Avenir Next LT Pro" w:hAnsi="Avenir Next LT Pro" w:cs="Arial"/>
          <w:bCs/>
        </w:rPr>
        <w:t>Zwolsestraat16</w:t>
      </w:r>
    </w:p>
    <w:p w14:paraId="612DCAC6" w14:textId="2CD6D2D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E140E">
        <w:rPr>
          <w:rFonts w:ascii="Avenir Next LT Pro" w:hAnsi="Avenir Next LT Pro" w:cs="Arial"/>
          <w:bCs/>
        </w:rPr>
        <w:t>8101 AC  Raalte</w:t>
      </w:r>
    </w:p>
    <w:p w14:paraId="34C8F302" w14:textId="3368584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1E140E">
        <w:rPr>
          <w:rFonts w:ascii="Avenir Next LT Pro" w:hAnsi="Avenir Next LT Pro" w:cs="Arial"/>
          <w:bCs/>
        </w:rPr>
        <w:t>0572 34 77 99</w:t>
      </w:r>
    </w:p>
    <w:p w14:paraId="1C1F6ED8" w14:textId="5CE6292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1E140E">
        <w:rPr>
          <w:rFonts w:ascii="Avenir Next LT Pro" w:hAnsi="Avenir Next LT Pro" w:cs="Arial"/>
          <w:bCs/>
        </w:rPr>
        <w:t>W. Blokker</w:t>
      </w:r>
    </w:p>
    <w:p w14:paraId="7CEC0325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0541A8D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42F7FB07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3E662617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FD0256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1F38EE70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662013BB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77A1CCFD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154200DF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2028215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E93AE2B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322453D" w14:textId="77777777" w:rsidR="00E3365C" w:rsidRPr="008A735C" w:rsidRDefault="00E3365C" w:rsidP="00E336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Raalte</w:t>
      </w:r>
    </w:p>
    <w:p w14:paraId="74C6EFAD" w14:textId="77777777" w:rsidR="00E3365C" w:rsidRPr="008A735C" w:rsidRDefault="00E3365C" w:rsidP="00E336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Zwolsestraat16</w:t>
      </w:r>
    </w:p>
    <w:p w14:paraId="0EE5BABC" w14:textId="77777777" w:rsidR="00E3365C" w:rsidRPr="008A735C" w:rsidRDefault="00E3365C" w:rsidP="00E336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8101 AC  Raalte</w:t>
      </w:r>
    </w:p>
    <w:p w14:paraId="1E396D94" w14:textId="77777777" w:rsidR="00E3365C" w:rsidRPr="008A735C" w:rsidRDefault="00E3365C" w:rsidP="00E336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0572 34 77 99</w:t>
      </w:r>
    </w:p>
    <w:p w14:paraId="1C2D91D9" w14:textId="77777777" w:rsidR="00E3365C" w:rsidRPr="008A735C" w:rsidRDefault="00E3365C" w:rsidP="00E336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W. Blokker</w:t>
      </w:r>
    </w:p>
    <w:p w14:paraId="4676EBBD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5B3E855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088EC9C8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8DFA956" w14:textId="74E488C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3365C">
        <w:rPr>
          <w:rFonts w:ascii="Avenir Next LT Pro" w:hAnsi="Avenir Next LT Pro" w:cs="Arial"/>
          <w:bCs/>
        </w:rPr>
        <w:t>RAALTE-BOMEN-001</w:t>
      </w:r>
    </w:p>
    <w:p w14:paraId="6770447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8FFB5F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4F3AC2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3211B1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818BB3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7D2E4A7" w14:textId="77777777" w:rsidR="00861DF4" w:rsidRPr="008A735C" w:rsidRDefault="00861DF4">
      <w:pPr>
        <w:rPr>
          <w:rFonts w:ascii="Avenir Next LT Pro" w:hAnsi="Avenir Next LT Pro" w:cs="Arial"/>
        </w:rPr>
      </w:pPr>
    </w:p>
    <w:p w14:paraId="009AB2F0" w14:textId="77777777" w:rsidR="00861DF4" w:rsidRPr="008A735C" w:rsidRDefault="00861DF4">
      <w:pPr>
        <w:rPr>
          <w:rFonts w:ascii="Avenir Next LT Pro" w:hAnsi="Avenir Next LT Pro" w:cs="Arial"/>
        </w:rPr>
      </w:pPr>
    </w:p>
    <w:p w14:paraId="49CF539D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1C7913E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501BC95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5081C4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3332559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D0A74B9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7E61070C" w14:textId="77777777" w:rsidR="00E3365C" w:rsidRPr="008A735C" w:rsidRDefault="00E3365C" w:rsidP="00E3365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Raalte</w:t>
      </w:r>
    </w:p>
    <w:p w14:paraId="6B584AD2" w14:textId="77777777" w:rsidR="00E3365C" w:rsidRPr="008A735C" w:rsidRDefault="00E3365C" w:rsidP="00E3365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Zwolsestraat16</w:t>
      </w:r>
    </w:p>
    <w:p w14:paraId="353B570C" w14:textId="77777777" w:rsidR="00E3365C" w:rsidRPr="008A735C" w:rsidRDefault="00E3365C" w:rsidP="00E3365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8101 AC  Raalte</w:t>
      </w:r>
    </w:p>
    <w:p w14:paraId="40872B78" w14:textId="63DADB31" w:rsidR="00E3365C" w:rsidRPr="008A735C" w:rsidRDefault="00E3365C" w:rsidP="00E3365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0572 34 77 99</w:t>
      </w:r>
    </w:p>
    <w:p w14:paraId="1C9B78B5" w14:textId="5E17DE16" w:rsidR="00E3365C" w:rsidRPr="008A735C" w:rsidRDefault="00E3365C" w:rsidP="00E3365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W. Blokker</w:t>
      </w:r>
    </w:p>
    <w:p w14:paraId="0CE3503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7893D54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7026FD8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73899160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7F9AFCE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7E4C21E" w14:textId="18ADE112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E3365C">
        <w:rPr>
          <w:rFonts w:ascii="Avenir Next LT Pro" w:hAnsi="Avenir Next LT Pro" w:cs="Arial"/>
          <w:bCs/>
        </w:rPr>
        <w:t>RAALTE</w:t>
      </w:r>
      <w:r w:rsidR="00E3365C">
        <w:rPr>
          <w:rFonts w:ascii="Avenir Next LT Pro" w:hAnsi="Avenir Next LT Pro" w:cs="Arial"/>
          <w:bCs/>
        </w:rPr>
        <w:noBreakHyphen/>
        <w:t>BOMEN</w:t>
      </w:r>
      <w:r w:rsidR="00E3365C">
        <w:rPr>
          <w:rFonts w:ascii="Avenir Next LT Pro" w:hAnsi="Avenir Next LT Pro" w:cs="Arial"/>
          <w:bCs/>
        </w:rPr>
        <w:noBreakHyphen/>
        <w:t>001</w:t>
      </w:r>
      <w:r w:rsidR="00CF57AF" w:rsidRPr="008A735C">
        <w:rPr>
          <w:rFonts w:ascii="Avenir Next LT Pro" w:hAnsi="Avenir Next LT Pro" w:cs="Arial"/>
        </w:rPr>
        <w:t>.</w:t>
      </w:r>
    </w:p>
    <w:p w14:paraId="1DF7EC84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4B3941EB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EA2B686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734130EE" w14:textId="77777777" w:rsidR="004064DB" w:rsidRPr="004064DB" w:rsidRDefault="004064DB" w:rsidP="004064DB">
      <w:pPr>
        <w:rPr>
          <w:rFonts w:ascii="Arial" w:hAnsi="Arial" w:cs="Arial"/>
        </w:rPr>
      </w:pPr>
    </w:p>
    <w:p w14:paraId="26FF1D36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2410791C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2702EE81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57A2B64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3684A1B5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93C64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CDE369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3E08B0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48418AE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5323740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0ADF57A6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1DA07A6" w14:textId="77777777" w:rsidTr="007058D2">
        <w:trPr>
          <w:cantSplit/>
          <w:trHeight w:val="280"/>
        </w:trPr>
        <w:tc>
          <w:tcPr>
            <w:tcW w:w="1126" w:type="dxa"/>
          </w:tcPr>
          <w:p w14:paraId="627E51B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311AD8D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83BCC6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91E08AD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003FAC9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25CCEB3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16910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769C6D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6A2B15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90324A4" w14:textId="77777777" w:rsidTr="007058D2">
        <w:trPr>
          <w:cantSplit/>
          <w:trHeight w:val="280"/>
        </w:trPr>
        <w:tc>
          <w:tcPr>
            <w:tcW w:w="1126" w:type="dxa"/>
          </w:tcPr>
          <w:p w14:paraId="746419E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F42D8BC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2817D1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CA8983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2AE3A2E4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ECBE7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A530F68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2F82C327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8575C0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D992478" w14:textId="77777777" w:rsidTr="007058D2">
        <w:trPr>
          <w:cantSplit/>
          <w:trHeight w:val="280"/>
        </w:trPr>
        <w:tc>
          <w:tcPr>
            <w:tcW w:w="1126" w:type="dxa"/>
          </w:tcPr>
          <w:p w14:paraId="58A14B8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DBF4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740C1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A4C18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46421B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506F6F5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5E0EECA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787F4EE0" w14:textId="77777777" w:rsidTr="007058D2">
        <w:trPr>
          <w:cantSplit/>
          <w:trHeight w:val="280"/>
        </w:trPr>
        <w:tc>
          <w:tcPr>
            <w:tcW w:w="1126" w:type="dxa"/>
          </w:tcPr>
          <w:p w14:paraId="771908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657C41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00AF56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7485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4350B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F8C9C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61BA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03C86D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D0E6E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C44A8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6D0C5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291B5EA" w14:textId="77777777" w:rsidTr="007058D2">
        <w:trPr>
          <w:cantSplit/>
          <w:trHeight w:val="280"/>
        </w:trPr>
        <w:tc>
          <w:tcPr>
            <w:tcW w:w="1126" w:type="dxa"/>
          </w:tcPr>
          <w:p w14:paraId="4701EF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04BBC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9912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F6B46C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187404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B97A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97DEEC2" w14:textId="77777777" w:rsidTr="007058D2">
        <w:trPr>
          <w:cantSplit/>
          <w:trHeight w:val="280"/>
        </w:trPr>
        <w:tc>
          <w:tcPr>
            <w:tcW w:w="1126" w:type="dxa"/>
          </w:tcPr>
          <w:p w14:paraId="0AFCC57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E3089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0F25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2C443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C40A2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95CA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B95D5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2340E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3B08B90" w14:textId="77777777" w:rsidTr="007058D2">
        <w:trPr>
          <w:cantSplit/>
          <w:trHeight w:val="280"/>
        </w:trPr>
        <w:tc>
          <w:tcPr>
            <w:tcW w:w="1126" w:type="dxa"/>
          </w:tcPr>
          <w:p w14:paraId="0F3D40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BD5A9F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EE557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F4FE2ED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6C160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4388878" w14:textId="77777777" w:rsidTr="007058D2">
        <w:trPr>
          <w:cantSplit/>
          <w:trHeight w:val="280"/>
        </w:trPr>
        <w:tc>
          <w:tcPr>
            <w:tcW w:w="1126" w:type="dxa"/>
          </w:tcPr>
          <w:p w14:paraId="66E6EB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3F3E5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A6835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50A01EA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BF84F5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00894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7D83EDB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6DF0482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60DC06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3A4C9336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489B62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C2CDF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09940E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25CAC6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384E98E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A31A627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6B85F6D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19EA5E2" w14:textId="77777777" w:rsidTr="00D44A98">
        <w:trPr>
          <w:cantSplit/>
          <w:trHeight w:val="280"/>
        </w:trPr>
        <w:tc>
          <w:tcPr>
            <w:tcW w:w="1126" w:type="dxa"/>
          </w:tcPr>
          <w:p w14:paraId="2DBFD99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40A80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1F9D6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8A813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3058A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268D5BDB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80999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34746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055F7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1D00C5C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AFD58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B53017B" w14:textId="77777777" w:rsidTr="00D44A98">
        <w:trPr>
          <w:cantSplit/>
          <w:trHeight w:val="280"/>
        </w:trPr>
        <w:tc>
          <w:tcPr>
            <w:tcW w:w="1126" w:type="dxa"/>
          </w:tcPr>
          <w:p w14:paraId="0E4E97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821B4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02366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91211E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448A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937E8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26A74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00B8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BDCC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0BCD1B7" w14:textId="77777777" w:rsidTr="00D44A98">
        <w:trPr>
          <w:cantSplit/>
          <w:trHeight w:val="280"/>
        </w:trPr>
        <w:tc>
          <w:tcPr>
            <w:tcW w:w="1126" w:type="dxa"/>
          </w:tcPr>
          <w:p w14:paraId="6A6CBA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835F37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8CA4E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34A97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3568B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43F94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CBF6A3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5AB4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076C6FD" w14:textId="77777777" w:rsidTr="00D44A98">
        <w:trPr>
          <w:cantSplit/>
          <w:trHeight w:val="280"/>
        </w:trPr>
        <w:tc>
          <w:tcPr>
            <w:tcW w:w="1126" w:type="dxa"/>
          </w:tcPr>
          <w:p w14:paraId="16C64C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06317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4950B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4F2D31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994A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DBFE0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1BA4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7BCB3EC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7D4F40AB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470DB7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0C31C20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589FCA6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0523D1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4A37EBD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5E5EC8E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754D47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6B7A15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81AC9AC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44ED9C3B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DB5D9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46CB5D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2988B37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C5A15E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27071CC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56E8D53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496D29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667637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A8F513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72B4CE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7332DE6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18C4D5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7E7F2C8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6FDB82B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5333A0A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7EA6A9E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D06266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75BC37E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5000009E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760540E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58565E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59A3B12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77CF00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B5D983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30A4C88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3CACA68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467D3C3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4D7C0C8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2AF89AB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E55116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4088DCC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D8B9C8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88D5C6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B247BA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1A774E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03BA7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0B9DF85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464DDC4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3409805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6B8E006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41B2EF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3964BAE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21E75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58E44B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4DEE96B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5519B95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6E7E8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19D1D1B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167984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1E48944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16C8CF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1C694D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EC868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69B2987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862BB4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EB8908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798E5CA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6585F81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5F8B80D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5D9B27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0B9F245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7342EE0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39045A2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50CC0C00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EF5460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33B91B9B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28C2ED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36EDE6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5F9FEC9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15447BE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F5324D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559D9E71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5F64D882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3AD2CCD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409373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098DE8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9E945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5AD0A7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77810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4A7D905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AD4382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A7C227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742FC5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D71F3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D4A49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BB367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B25EFA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68249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4FF0C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D3A4F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6C0F1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8CA9A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54FE2E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D25C83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63D520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980E61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10874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C6BF7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24FFDEE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0716F04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60C9BA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CBC108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D4354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0DFF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03354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1F5C5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D3FA21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D7E238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B257AB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7E25AD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1C383C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A45B4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4EFD7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15EF1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6D816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0A5C2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7D522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C5F43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374AD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A3D7B47" w14:textId="77777777" w:rsidTr="006E7A96">
        <w:trPr>
          <w:cantSplit/>
          <w:trHeight w:val="280"/>
        </w:trPr>
        <w:tc>
          <w:tcPr>
            <w:tcW w:w="1126" w:type="dxa"/>
          </w:tcPr>
          <w:p w14:paraId="4D39B008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92309C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03B268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42FAD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9CE69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47E1D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2AFAF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EE81C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F562C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DAF13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A658A8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81118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8A146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3AF0DB0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2DACE9F0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5D975D3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2E04706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1117990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56714E9F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C7BE" w14:textId="77777777" w:rsidR="001E140E" w:rsidRDefault="001E140E">
      <w:r>
        <w:separator/>
      </w:r>
    </w:p>
  </w:endnote>
  <w:endnote w:type="continuationSeparator" w:id="0">
    <w:p w14:paraId="6A8F43BF" w14:textId="77777777" w:rsidR="001E140E" w:rsidRDefault="001E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6028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32CEC5C9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D5E7CE4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E21F4C2" wp14:editId="27B7A599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AF4505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D1DA44F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B58A072" wp14:editId="2210024B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1FC4DCE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4AD952C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5B34B8A8" wp14:editId="109CF4D4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F3977D4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0691CCA" wp14:editId="0B825EEE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F36B756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0988DFB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23809985" wp14:editId="178E3A9E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63156C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20446" w14:textId="77777777" w:rsidR="001E140E" w:rsidRDefault="001E140E">
      <w:r>
        <w:separator/>
      </w:r>
    </w:p>
  </w:footnote>
  <w:footnote w:type="continuationSeparator" w:id="0">
    <w:p w14:paraId="2151CBCE" w14:textId="77777777" w:rsidR="001E140E" w:rsidRDefault="001E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765A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3E8211BE" wp14:editId="1EEF8675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EB6C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6060793" wp14:editId="105D80C6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021666757">
    <w:abstractNumId w:val="26"/>
  </w:num>
  <w:num w:numId="2" w16cid:durableId="1064181355">
    <w:abstractNumId w:val="20"/>
  </w:num>
  <w:num w:numId="3" w16cid:durableId="100228706">
    <w:abstractNumId w:val="10"/>
  </w:num>
  <w:num w:numId="4" w16cid:durableId="1365401017">
    <w:abstractNumId w:val="25"/>
  </w:num>
  <w:num w:numId="5" w16cid:durableId="1457599583">
    <w:abstractNumId w:val="13"/>
  </w:num>
  <w:num w:numId="6" w16cid:durableId="774058876">
    <w:abstractNumId w:val="11"/>
  </w:num>
  <w:num w:numId="7" w16cid:durableId="1691835696">
    <w:abstractNumId w:val="8"/>
  </w:num>
  <w:num w:numId="8" w16cid:durableId="1127314668">
    <w:abstractNumId w:val="4"/>
  </w:num>
  <w:num w:numId="9" w16cid:durableId="1954432968">
    <w:abstractNumId w:val="9"/>
  </w:num>
  <w:num w:numId="10" w16cid:durableId="1860075152">
    <w:abstractNumId w:val="22"/>
  </w:num>
  <w:num w:numId="11" w16cid:durableId="1073889118">
    <w:abstractNumId w:val="2"/>
  </w:num>
  <w:num w:numId="12" w16cid:durableId="547764556">
    <w:abstractNumId w:val="5"/>
  </w:num>
  <w:num w:numId="13" w16cid:durableId="1086146734">
    <w:abstractNumId w:val="14"/>
  </w:num>
  <w:num w:numId="14" w16cid:durableId="1965694917">
    <w:abstractNumId w:val="15"/>
  </w:num>
  <w:num w:numId="15" w16cid:durableId="486941676">
    <w:abstractNumId w:val="24"/>
  </w:num>
  <w:num w:numId="16" w16cid:durableId="1336032933">
    <w:abstractNumId w:val="28"/>
  </w:num>
  <w:num w:numId="17" w16cid:durableId="881406496">
    <w:abstractNumId w:val="23"/>
  </w:num>
  <w:num w:numId="18" w16cid:durableId="203831398">
    <w:abstractNumId w:val="0"/>
  </w:num>
  <w:num w:numId="19" w16cid:durableId="1133905894">
    <w:abstractNumId w:val="6"/>
  </w:num>
  <w:num w:numId="20" w16cid:durableId="111556017">
    <w:abstractNumId w:val="27"/>
  </w:num>
  <w:num w:numId="21" w16cid:durableId="1756513406">
    <w:abstractNumId w:val="21"/>
  </w:num>
  <w:num w:numId="22" w16cid:durableId="156845164">
    <w:abstractNumId w:val="12"/>
  </w:num>
  <w:num w:numId="23" w16cid:durableId="58675101">
    <w:abstractNumId w:val="1"/>
  </w:num>
  <w:num w:numId="24" w16cid:durableId="257640212">
    <w:abstractNumId w:val="16"/>
  </w:num>
  <w:num w:numId="25" w16cid:durableId="700276911">
    <w:abstractNumId w:val="7"/>
  </w:num>
  <w:num w:numId="26" w16cid:durableId="1097293005">
    <w:abstractNumId w:val="18"/>
  </w:num>
  <w:num w:numId="27" w16cid:durableId="836306821">
    <w:abstractNumId w:val="17"/>
  </w:num>
  <w:num w:numId="28" w16cid:durableId="1574316262">
    <w:abstractNumId w:val="3"/>
  </w:num>
  <w:num w:numId="29" w16cid:durableId="6716448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0E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140E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65C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236D89B0"/>
  <w15:chartTrackingRefBased/>
  <w15:docId w15:val="{E3B4B617-F13C-4DC0-BAB3-1FB06CD2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3_Projecten\Raalte\2_Raamovereenkomst%20cyclisch%20onderhoud\2_Bestek\3_Definitief\Oplevermap\BWA_V&amp;G%20plan_sjabloon(W.Blokker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CCD77715-C07C-439D-AAE1-AE8A77315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BWA_V&amp;G plan_sjabloon(W.Blokker</Template>
  <TotalTime>9</TotalTime>
  <Pages>12</Pages>
  <Words>1015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9003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</cp:revision>
  <cp:lastPrinted>2016-12-02T11:43:00Z</cp:lastPrinted>
  <dcterms:created xsi:type="dcterms:W3CDTF">2022-09-21T10:05:00Z</dcterms:created>
  <dcterms:modified xsi:type="dcterms:W3CDTF">2022-09-21T10:17:00Z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