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5500" w:rsidRPr="00615500" w:rsidRDefault="00615500" w:rsidP="00615500">
      <w:pPr>
        <w:keepNext/>
        <w:tabs>
          <w:tab w:val="num" w:pos="360"/>
        </w:tabs>
        <w:spacing w:before="240" w:after="60" w:line="240" w:lineRule="auto"/>
        <w:ind w:left="227" w:hanging="227"/>
        <w:jc w:val="both"/>
        <w:outlineLvl w:val="0"/>
        <w:rPr>
          <w:rFonts w:ascii="Plantin" w:eastAsia="Times New Roman" w:hAnsi="Plantin" w:cs="Times New Roman"/>
          <w:b/>
          <w:smallCaps/>
          <w:kern w:val="28"/>
          <w:sz w:val="28"/>
          <w:szCs w:val="28"/>
          <w:lang w:eastAsia="nl-NL"/>
        </w:rPr>
      </w:pPr>
      <w:bookmarkStart w:id="0" w:name="_Toc75954412"/>
      <w:r w:rsidRPr="00615500">
        <w:rPr>
          <w:rFonts w:ascii="Plantin" w:eastAsia="Times New Roman" w:hAnsi="Plantin" w:cs="Times New Roman"/>
          <w:b/>
          <w:smallCaps/>
          <w:kern w:val="28"/>
          <w:sz w:val="28"/>
          <w:szCs w:val="28"/>
          <w:lang w:eastAsia="nl-NL"/>
        </w:rPr>
        <w:t>Definities</w:t>
      </w:r>
      <w:bookmarkEnd w:id="0"/>
    </w:p>
    <w:p w:rsidR="00615500" w:rsidRPr="00615500" w:rsidRDefault="00615500" w:rsidP="00615500">
      <w:pPr>
        <w:spacing w:after="0" w:line="240" w:lineRule="auto"/>
        <w:rPr>
          <w:rFonts w:ascii="Plantin" w:eastAsia="Times New Roman" w:hAnsi="Plantin" w:cs="Times New Roman"/>
          <w:lang w:eastAsia="nl-NL"/>
        </w:rPr>
      </w:pPr>
      <w:r w:rsidRPr="00615500">
        <w:rPr>
          <w:rFonts w:ascii="Plantin" w:eastAsia="Times New Roman" w:hAnsi="Plantin" w:cs="Times New Roman"/>
          <w:lang w:eastAsia="nl-NL"/>
        </w:rPr>
        <w:t>Onderstaand zijn de begrippen uit de offerteaanvraag (inclusief bijlagen)</w:t>
      </w:r>
      <w:r>
        <w:rPr>
          <w:rFonts w:ascii="Plantin" w:eastAsia="Times New Roman" w:hAnsi="Plantin" w:cs="Times New Roman"/>
          <w:lang w:eastAsia="nl-NL"/>
        </w:rPr>
        <w:t xml:space="preserve">, </w:t>
      </w:r>
      <w:r w:rsidRPr="00615500">
        <w:rPr>
          <w:rFonts w:ascii="Plantin" w:eastAsia="Times New Roman" w:hAnsi="Plantin" w:cs="Times New Roman"/>
          <w:lang w:eastAsia="nl-NL"/>
        </w:rPr>
        <w:t>concept overeenkomst</w:t>
      </w:r>
      <w:r>
        <w:rPr>
          <w:rFonts w:ascii="Plantin" w:eastAsia="Times New Roman" w:hAnsi="Plantin" w:cs="Times New Roman"/>
          <w:lang w:eastAsia="nl-NL"/>
        </w:rPr>
        <w:t xml:space="preserve"> en Nota van Inlichtingn</w:t>
      </w:r>
      <w:r w:rsidRPr="00615500">
        <w:rPr>
          <w:rFonts w:ascii="Plantin" w:eastAsia="Times New Roman" w:hAnsi="Plantin" w:cs="Times New Roman"/>
          <w:lang w:eastAsia="nl-NL"/>
        </w:rPr>
        <w:t xml:space="preserve"> opgenomen. Begrippen worden met een hoofdletter geschreven. Als het begrip in enkelvoud is gegeven, wordt ook het meervoud daaronder begrepen. Als het begrip in meervoud is gegeven wordt ook het enkelvoud daaronder begrepen.</w:t>
      </w:r>
      <w:bookmarkStart w:id="1" w:name="_GoBack"/>
      <w:bookmarkEnd w:id="1"/>
    </w:p>
    <w:p w:rsidR="00615500" w:rsidRPr="00615500" w:rsidRDefault="00615500" w:rsidP="00615500">
      <w:pPr>
        <w:spacing w:after="0" w:line="240" w:lineRule="auto"/>
        <w:rPr>
          <w:rFonts w:ascii="Plantin" w:eastAsia="Times New Roman" w:hAnsi="Plantin" w:cs="Times New Roman"/>
          <w:lang w:eastAsia="nl-NL"/>
        </w:rPr>
      </w:pPr>
    </w:p>
    <w:tbl>
      <w:tblPr>
        <w:tblStyle w:val="Tabelraster"/>
        <w:tblW w:w="9351" w:type="dxa"/>
        <w:tblLook w:val="04A0" w:firstRow="1" w:lastRow="0" w:firstColumn="1" w:lastColumn="0" w:noHBand="0" w:noVBand="1"/>
      </w:tblPr>
      <w:tblGrid>
        <w:gridCol w:w="3635"/>
        <w:gridCol w:w="5716"/>
      </w:tblGrid>
      <w:tr w:rsidR="00615500" w:rsidRPr="00615500" w:rsidTr="00E7602C">
        <w:tc>
          <w:tcPr>
            <w:tcW w:w="3635" w:type="dxa"/>
          </w:tcPr>
          <w:p w:rsidR="00615500" w:rsidRPr="00615500" w:rsidRDefault="00615500" w:rsidP="00615500">
            <w:pPr>
              <w:rPr>
                <w:rFonts w:ascii="Plantin" w:eastAsia="MS Mincho" w:hAnsi="Plantin" w:cs="Arial"/>
                <w:b/>
                <w:bCs/>
                <w:szCs w:val="24"/>
              </w:rPr>
            </w:pPr>
            <w:r w:rsidRPr="00615500">
              <w:rPr>
                <w:rFonts w:ascii="Plantin" w:eastAsia="MS Mincho" w:hAnsi="Plantin" w:cs="Arial"/>
                <w:b/>
                <w:bCs/>
                <w:szCs w:val="24"/>
              </w:rPr>
              <w:t>Begrip</w:t>
            </w:r>
          </w:p>
        </w:tc>
        <w:tc>
          <w:tcPr>
            <w:tcW w:w="5716" w:type="dxa"/>
          </w:tcPr>
          <w:p w:rsidR="00615500" w:rsidRPr="00615500" w:rsidRDefault="00615500" w:rsidP="00615500">
            <w:pPr>
              <w:ind w:right="-2207"/>
              <w:rPr>
                <w:rFonts w:ascii="Plantin" w:eastAsia="MS Mincho" w:hAnsi="Plantin" w:cs="Arial"/>
                <w:b/>
              </w:rPr>
            </w:pPr>
            <w:r w:rsidRPr="00615500">
              <w:rPr>
                <w:rFonts w:ascii="Plantin" w:eastAsia="MS Mincho" w:hAnsi="Plantin" w:cs="Arial"/>
                <w:b/>
              </w:rPr>
              <w:t>Omschrijving</w:t>
            </w:r>
          </w:p>
        </w:tc>
      </w:tr>
      <w:tr w:rsidR="00615500" w:rsidRPr="00615500" w:rsidTr="00E7602C">
        <w:tc>
          <w:tcPr>
            <w:tcW w:w="3635" w:type="dxa"/>
          </w:tcPr>
          <w:p w:rsidR="00615500" w:rsidRPr="00615500" w:rsidRDefault="00615500" w:rsidP="00615500">
            <w:pPr>
              <w:rPr>
                <w:rFonts w:ascii="Plantin" w:eastAsia="MS Mincho" w:hAnsi="Plantin" w:cs="Arial"/>
                <w:szCs w:val="24"/>
              </w:rPr>
            </w:pPr>
            <w:r w:rsidRPr="00615500">
              <w:rPr>
                <w:rFonts w:ascii="Plantin" w:eastAsia="MS Mincho" w:hAnsi="Plantin" w:cs="Arial"/>
                <w:szCs w:val="24"/>
              </w:rPr>
              <w:t xml:space="preserve">Aanvraag </w:t>
            </w:r>
          </w:p>
        </w:tc>
        <w:tc>
          <w:tcPr>
            <w:tcW w:w="5716" w:type="dxa"/>
          </w:tcPr>
          <w:p w:rsidR="00615500" w:rsidRPr="00615500" w:rsidRDefault="00615500" w:rsidP="00615500">
            <w:pPr>
              <w:rPr>
                <w:rFonts w:ascii="Plantin" w:eastAsia="MS Mincho" w:hAnsi="Plantin" w:cs="Arial"/>
                <w:szCs w:val="24"/>
              </w:rPr>
            </w:pPr>
            <w:r w:rsidRPr="00615500">
              <w:rPr>
                <w:rFonts w:ascii="Plantin" w:eastAsia="MS Mincho" w:hAnsi="Plantin" w:cs="Arial"/>
                <w:szCs w:val="24"/>
              </w:rPr>
              <w:t>Het verzoek van een Inhurende manager aan de Inhuurdesk om Kandidaten te vinden voor de invulling van een vacature. Het verzoek is onderbouwd met een zoekprofiel, waarin is uitgewerkt aan welke eisen de gezochte Kandidaten dienen te voldoen en welke randvoorwaarden aan de vacature worden gesteld.</w:t>
            </w:r>
          </w:p>
        </w:tc>
      </w:tr>
      <w:tr w:rsidR="00615500" w:rsidRPr="00615500" w:rsidTr="00E7602C">
        <w:trPr>
          <w:trHeight w:val="1183"/>
        </w:trPr>
        <w:tc>
          <w:tcPr>
            <w:tcW w:w="3635" w:type="dxa"/>
          </w:tcPr>
          <w:p w:rsidR="00615500" w:rsidRPr="00615500" w:rsidRDefault="00615500" w:rsidP="00615500">
            <w:pPr>
              <w:rPr>
                <w:rFonts w:ascii="Plantin" w:hAnsi="Plantin" w:cs="Arial"/>
              </w:rPr>
            </w:pPr>
            <w:r w:rsidRPr="00615500">
              <w:rPr>
                <w:rFonts w:ascii="Plantin" w:hAnsi="Plantin" w:cs="Arial"/>
              </w:rPr>
              <w:t>Aanbestedende dienst</w:t>
            </w:r>
          </w:p>
        </w:tc>
        <w:tc>
          <w:tcPr>
            <w:tcW w:w="5716" w:type="dxa"/>
          </w:tcPr>
          <w:p w:rsidR="00615500" w:rsidRPr="00615500" w:rsidRDefault="00615500" w:rsidP="00615500">
            <w:pPr>
              <w:rPr>
                <w:rFonts w:ascii="Plantin" w:hAnsi="Plantin" w:cs="Arial"/>
              </w:rPr>
            </w:pPr>
            <w:r w:rsidRPr="00615500">
              <w:rPr>
                <w:rFonts w:ascii="Plantin" w:hAnsi="Plantin" w:cs="Arial"/>
              </w:rPr>
              <w:t xml:space="preserve">Gemeente Almere welke verantwoordelijk is voor de organisatie van onderhavige aanbesteding, zoals bedoeld in artikel 1.1. </w:t>
            </w:r>
            <w:proofErr w:type="spellStart"/>
            <w:r w:rsidRPr="00615500">
              <w:rPr>
                <w:rFonts w:ascii="Plantin" w:hAnsi="Plantin" w:cs="Arial"/>
              </w:rPr>
              <w:t>Aw</w:t>
            </w:r>
            <w:proofErr w:type="spellEnd"/>
            <w:r w:rsidRPr="00615500">
              <w:rPr>
                <w:rFonts w:ascii="Plantin" w:hAnsi="Plantin" w:cs="Arial"/>
              </w:rPr>
              <w:t>. In de Aanbestedingsdocumentatie wordt hiervoor tevens de term Opdrachtgever gehanteerd, refererend naar de rol die de Aanbestedende dienst vervult na gunning van de Opdracht.</w:t>
            </w:r>
          </w:p>
        </w:tc>
      </w:tr>
      <w:tr w:rsidR="00615500" w:rsidRPr="00615500" w:rsidTr="00E7602C">
        <w:tc>
          <w:tcPr>
            <w:tcW w:w="3635" w:type="dxa"/>
          </w:tcPr>
          <w:p w:rsidR="00615500" w:rsidRPr="00615500" w:rsidRDefault="00615500" w:rsidP="00615500">
            <w:pPr>
              <w:rPr>
                <w:rFonts w:ascii="Plantin" w:eastAsia="MS Mincho" w:hAnsi="Plantin" w:cs="Arial"/>
              </w:rPr>
            </w:pPr>
            <w:r w:rsidRPr="00615500">
              <w:rPr>
                <w:rFonts w:ascii="Plantin" w:eastAsia="MS Mincho" w:hAnsi="Plantin" w:cs="Arial"/>
              </w:rPr>
              <w:t>Accounthouder</w:t>
            </w:r>
          </w:p>
        </w:tc>
        <w:tc>
          <w:tcPr>
            <w:tcW w:w="5716" w:type="dxa"/>
          </w:tcPr>
          <w:p w:rsidR="00615500" w:rsidRPr="00615500" w:rsidRDefault="00615500" w:rsidP="00615500">
            <w:pPr>
              <w:rPr>
                <w:rFonts w:ascii="Plantin" w:eastAsia="MS Mincho" w:hAnsi="Plantin" w:cs="Arial"/>
              </w:rPr>
            </w:pPr>
            <w:r w:rsidRPr="00615500">
              <w:rPr>
                <w:rFonts w:ascii="Plantin" w:eastAsia="MS Mincho" w:hAnsi="Plantin" w:cs="Arial"/>
              </w:rPr>
              <w:t>De medewerker van Opdrachtnemer die het centrale aanspreekpunt is voor de Contractmanager.</w:t>
            </w:r>
          </w:p>
        </w:tc>
      </w:tr>
      <w:tr w:rsidR="00615500" w:rsidRPr="00615500" w:rsidTr="00E7602C">
        <w:tc>
          <w:tcPr>
            <w:tcW w:w="3635" w:type="dxa"/>
          </w:tcPr>
          <w:p w:rsidR="00615500" w:rsidRPr="00615500" w:rsidRDefault="00615500" w:rsidP="00615500">
            <w:pPr>
              <w:rPr>
                <w:rFonts w:ascii="Plantin" w:eastAsia="MS Mincho" w:hAnsi="Plantin" w:cs="Arial"/>
              </w:rPr>
            </w:pPr>
            <w:r w:rsidRPr="00615500">
              <w:rPr>
                <w:rFonts w:ascii="Plantin" w:eastAsia="MS Mincho" w:hAnsi="Plantin" w:cs="Arial"/>
              </w:rPr>
              <w:t>Contracteigenaar</w:t>
            </w:r>
          </w:p>
        </w:tc>
        <w:tc>
          <w:tcPr>
            <w:tcW w:w="5716" w:type="dxa"/>
          </w:tcPr>
          <w:p w:rsidR="00615500" w:rsidRPr="00615500" w:rsidRDefault="00615500" w:rsidP="00615500">
            <w:pPr>
              <w:rPr>
                <w:rFonts w:ascii="Plantin" w:eastAsia="MS Mincho" w:hAnsi="Plantin" w:cs="Arial"/>
              </w:rPr>
            </w:pPr>
            <w:r w:rsidRPr="00615500">
              <w:rPr>
                <w:rFonts w:ascii="Plantin" w:eastAsia="MS Mincho" w:hAnsi="Plantin" w:cs="Arial"/>
              </w:rPr>
              <w:t>De manager van de afdeling HRM.</w:t>
            </w:r>
          </w:p>
        </w:tc>
      </w:tr>
      <w:tr w:rsidR="00EA188E" w:rsidRPr="00615500" w:rsidTr="00E7602C">
        <w:tc>
          <w:tcPr>
            <w:tcW w:w="3635" w:type="dxa"/>
          </w:tcPr>
          <w:p w:rsidR="00EA188E" w:rsidRPr="00615500" w:rsidRDefault="00EA188E" w:rsidP="00615500">
            <w:pPr>
              <w:rPr>
                <w:rFonts w:ascii="Plantin" w:eastAsia="MS Mincho" w:hAnsi="Plantin" w:cs="Arial"/>
              </w:rPr>
            </w:pPr>
            <w:r w:rsidRPr="00EA188E">
              <w:rPr>
                <w:rFonts w:ascii="Plantin" w:eastAsia="MS Mincho" w:hAnsi="Plantin" w:cs="Arial"/>
              </w:rPr>
              <w:t>Contractmanagement</w:t>
            </w:r>
          </w:p>
        </w:tc>
        <w:tc>
          <w:tcPr>
            <w:tcW w:w="5716" w:type="dxa"/>
          </w:tcPr>
          <w:p w:rsidR="00EA188E" w:rsidRPr="00615500" w:rsidRDefault="00EA188E" w:rsidP="00615500">
            <w:pPr>
              <w:rPr>
                <w:rFonts w:ascii="Plantin" w:eastAsia="MS Mincho" w:hAnsi="Plantin" w:cs="Arial"/>
              </w:rPr>
            </w:pPr>
            <w:r w:rsidRPr="00EA188E">
              <w:rPr>
                <w:rFonts w:ascii="Plantin" w:eastAsia="MS Mincho" w:hAnsi="Plantin" w:cs="Arial"/>
              </w:rPr>
              <w:t>De Opdrachtnemer contracteert leveranciers van flexibele arbeid voor de invulling van de vraag naar flexibele arbeid van de gemeente Almere en streeft actief na om het bestaande netwerk van leveranciers van de gemeente Almere bij de Inhuurdesk onder te brengen. Tot leveranciers van flexibele arbeid worden onder meer gerekend uitzend- en detacheringsbureaus en zzp’ers</w:t>
            </w:r>
            <w:r>
              <w:rPr>
                <w:rFonts w:ascii="Plantin" w:eastAsia="MS Mincho" w:hAnsi="Plantin" w:cs="Arial"/>
              </w:rPr>
              <w:t>.</w:t>
            </w:r>
          </w:p>
        </w:tc>
      </w:tr>
      <w:tr w:rsidR="00615500" w:rsidRPr="00615500" w:rsidTr="00E7602C">
        <w:tc>
          <w:tcPr>
            <w:tcW w:w="3635" w:type="dxa"/>
          </w:tcPr>
          <w:p w:rsidR="00615500" w:rsidRPr="00615500" w:rsidRDefault="00615500" w:rsidP="00615500">
            <w:pPr>
              <w:rPr>
                <w:rFonts w:ascii="Plantin" w:eastAsia="MS Mincho" w:hAnsi="Plantin" w:cs="Arial"/>
              </w:rPr>
            </w:pPr>
            <w:r w:rsidRPr="00615500">
              <w:rPr>
                <w:rFonts w:ascii="Plantin" w:eastAsia="MS Mincho" w:hAnsi="Plantin" w:cs="Arial"/>
              </w:rPr>
              <w:t>Contractmanager</w:t>
            </w:r>
          </w:p>
          <w:p w:rsidR="00615500" w:rsidRPr="00615500" w:rsidRDefault="00615500" w:rsidP="00615500">
            <w:pPr>
              <w:rPr>
                <w:rFonts w:ascii="Plantin" w:eastAsia="MS Mincho" w:hAnsi="Plantin" w:cs="Arial"/>
              </w:rPr>
            </w:pPr>
          </w:p>
        </w:tc>
        <w:tc>
          <w:tcPr>
            <w:tcW w:w="5716" w:type="dxa"/>
          </w:tcPr>
          <w:p w:rsidR="00615500" w:rsidRPr="00615500" w:rsidRDefault="00615500" w:rsidP="00615500">
            <w:pPr>
              <w:rPr>
                <w:rFonts w:ascii="Plantin" w:eastAsia="MS Mincho" w:hAnsi="Plantin" w:cs="Arial"/>
              </w:rPr>
            </w:pPr>
            <w:r w:rsidRPr="00615500">
              <w:rPr>
                <w:rFonts w:ascii="Plantin" w:eastAsia="MS Mincho" w:hAnsi="Plantin" w:cs="Arial"/>
              </w:rPr>
              <w:t>Een medewerker van de afdeling HRM die in opdracht van de Contracteigenaar uitvoering geeft aan het contractmanagement van de Raamovereenkomst en die het eerste aanspreekpunt is voor de Accounthouder van Opdrachtnemer; de contractmanager wordt bij de vormgeving van het contractmanagement bijgestaan door de Inkoopadviseur.</w:t>
            </w:r>
          </w:p>
        </w:tc>
      </w:tr>
      <w:tr w:rsidR="00615500" w:rsidRPr="00615500" w:rsidTr="00E7602C">
        <w:tc>
          <w:tcPr>
            <w:tcW w:w="3635" w:type="dxa"/>
          </w:tcPr>
          <w:p w:rsidR="00615500" w:rsidRPr="00615500" w:rsidRDefault="00615500" w:rsidP="00615500">
            <w:pPr>
              <w:rPr>
                <w:rFonts w:ascii="Plantin" w:hAnsi="Plantin" w:cs="Arial"/>
              </w:rPr>
            </w:pPr>
            <w:r w:rsidRPr="00615500">
              <w:rPr>
                <w:rFonts w:ascii="Plantin" w:hAnsi="Plantin" w:cs="Arial"/>
              </w:rPr>
              <w:t>Contracttarief</w:t>
            </w:r>
          </w:p>
        </w:tc>
        <w:tc>
          <w:tcPr>
            <w:tcW w:w="5716" w:type="dxa"/>
          </w:tcPr>
          <w:p w:rsidR="00615500" w:rsidRPr="00615500" w:rsidRDefault="00615500" w:rsidP="00615500">
            <w:pPr>
              <w:rPr>
                <w:rFonts w:ascii="Plantin" w:hAnsi="Plantin" w:cs="Arial"/>
                <w:szCs w:val="24"/>
              </w:rPr>
            </w:pPr>
            <w:r w:rsidRPr="00615500">
              <w:rPr>
                <w:rFonts w:ascii="Plantin" w:hAnsi="Plantin" w:cs="Arial"/>
                <w:szCs w:val="24"/>
              </w:rPr>
              <w:t xml:space="preserve">De totale kosten per uur zoals opgenomen in de Nadere Overeenkomst welke is opgebouwd uit het Uurtarief plus de Opslag. </w:t>
            </w:r>
          </w:p>
        </w:tc>
      </w:tr>
      <w:tr w:rsidR="00730C11" w:rsidRPr="00615500" w:rsidTr="00E7602C">
        <w:tc>
          <w:tcPr>
            <w:tcW w:w="3635" w:type="dxa"/>
          </w:tcPr>
          <w:p w:rsidR="00730C11" w:rsidRPr="00615500" w:rsidRDefault="00730C11" w:rsidP="00615500">
            <w:pPr>
              <w:rPr>
                <w:rFonts w:ascii="Plantin" w:eastAsia="MS Mincho" w:hAnsi="Plantin" w:cs="Arial"/>
              </w:rPr>
            </w:pPr>
            <w:r>
              <w:rPr>
                <w:rFonts w:ascii="Plantin" w:eastAsia="MS Mincho" w:hAnsi="Plantin" w:cs="Arial"/>
              </w:rPr>
              <w:t>Detacheren</w:t>
            </w:r>
          </w:p>
        </w:tc>
        <w:tc>
          <w:tcPr>
            <w:tcW w:w="5716" w:type="dxa"/>
          </w:tcPr>
          <w:p w:rsidR="00730C11" w:rsidRPr="00615500" w:rsidRDefault="00730C11" w:rsidP="00615500">
            <w:pPr>
              <w:rPr>
                <w:rFonts w:ascii="Plantin" w:eastAsia="MS Mincho" w:hAnsi="Plantin" w:cs="Arial"/>
                <w:szCs w:val="24"/>
              </w:rPr>
            </w:pPr>
            <w:r w:rsidRPr="00730C11">
              <w:rPr>
                <w:rFonts w:ascii="Plantin" w:eastAsia="MS Mincho" w:hAnsi="Plantin" w:cs="Arial"/>
                <w:szCs w:val="24"/>
              </w:rPr>
              <w:t xml:space="preserve">Van "detacheren" is in de context van deze aanbesteding sprake als een Toeleverancier flexkrachten ter beschikking stelt aan Opdrachtgever, waarvoor Opdrachtnemer de werving &amp; selectie heeft verricht en waarbij Opdrachtgever, meer specifiek: de </w:t>
            </w:r>
            <w:r>
              <w:rPr>
                <w:rFonts w:ascii="Plantin" w:eastAsia="MS Mincho" w:hAnsi="Plantin" w:cs="Arial"/>
                <w:szCs w:val="24"/>
              </w:rPr>
              <w:t>I</w:t>
            </w:r>
            <w:r w:rsidRPr="00730C11">
              <w:rPr>
                <w:rFonts w:ascii="Plantin" w:eastAsia="MS Mincho" w:hAnsi="Plantin" w:cs="Arial"/>
                <w:szCs w:val="24"/>
              </w:rPr>
              <w:t>nhurende manager dan wel een leidinggevende van de gemeente Almere, leiding en toezicht uitoefent. Bij detacheren gaat het om een arbeidsovereenkomst zonder uitzendbeding en is in beginsel de CAO voor uitzendkrachten van toepassing.</w:t>
            </w:r>
          </w:p>
        </w:tc>
      </w:tr>
      <w:tr w:rsidR="00615500" w:rsidRPr="00615500" w:rsidTr="00E7602C">
        <w:tc>
          <w:tcPr>
            <w:tcW w:w="3635" w:type="dxa"/>
          </w:tcPr>
          <w:p w:rsidR="00615500" w:rsidRPr="00615500" w:rsidRDefault="00615500" w:rsidP="00615500">
            <w:pPr>
              <w:rPr>
                <w:rFonts w:ascii="Plantin" w:eastAsia="MS Mincho" w:hAnsi="Plantin" w:cs="Arial"/>
              </w:rPr>
            </w:pPr>
            <w:r w:rsidRPr="00615500">
              <w:rPr>
                <w:rFonts w:ascii="Plantin" w:eastAsia="MS Mincho" w:hAnsi="Plantin" w:cs="Arial"/>
              </w:rPr>
              <w:t>Dienstverlening</w:t>
            </w:r>
          </w:p>
        </w:tc>
        <w:tc>
          <w:tcPr>
            <w:tcW w:w="5716" w:type="dxa"/>
          </w:tcPr>
          <w:p w:rsidR="00615500" w:rsidRPr="00615500" w:rsidRDefault="00615500" w:rsidP="00615500">
            <w:pPr>
              <w:rPr>
                <w:rFonts w:ascii="Plantin" w:eastAsia="MS Mincho" w:hAnsi="Plantin" w:cs="Arial"/>
                <w:szCs w:val="24"/>
              </w:rPr>
            </w:pPr>
            <w:r w:rsidRPr="00615500">
              <w:rPr>
                <w:rFonts w:ascii="Plantin" w:eastAsia="MS Mincho" w:hAnsi="Plantin" w:cs="Arial"/>
                <w:szCs w:val="24"/>
              </w:rPr>
              <w:t>De door Opdrachtnemer te verrichten diensten zoals volgt uit de Aanbestedingsstukken, de Raamovereenkomst en de Opdracht.</w:t>
            </w:r>
          </w:p>
          <w:p w:rsidR="00615500" w:rsidRPr="00615500" w:rsidRDefault="00615500" w:rsidP="00615500">
            <w:pPr>
              <w:rPr>
                <w:rFonts w:ascii="Plantin" w:eastAsia="MS Mincho" w:hAnsi="Plantin" w:cs="Arial"/>
                <w:szCs w:val="24"/>
              </w:rPr>
            </w:pPr>
            <w:r w:rsidRPr="00615500">
              <w:rPr>
                <w:rFonts w:ascii="Plantin" w:eastAsia="MS Mincho" w:hAnsi="Plantin" w:cs="Arial"/>
                <w:szCs w:val="24"/>
              </w:rPr>
              <w:t>Onder dit begrip wordt niet verstaan de Werkzaamheden die een Inhuurmedewerker (van Toeleverancier) of Zzp’er voor Opdrachtgever gaat uitvoeren in het kader van een Nadere overeenkomst.</w:t>
            </w:r>
          </w:p>
        </w:tc>
      </w:tr>
      <w:tr w:rsidR="00615500" w:rsidRPr="00615500" w:rsidTr="00E7602C">
        <w:tc>
          <w:tcPr>
            <w:tcW w:w="3635" w:type="dxa"/>
          </w:tcPr>
          <w:p w:rsidR="00615500" w:rsidRPr="00615500" w:rsidRDefault="00615500" w:rsidP="00615500">
            <w:pPr>
              <w:rPr>
                <w:rFonts w:ascii="Plantin" w:eastAsia="MS Mincho" w:hAnsi="Plantin" w:cs="Arial"/>
              </w:rPr>
            </w:pPr>
            <w:r w:rsidRPr="00615500">
              <w:rPr>
                <w:rFonts w:ascii="Plantin" w:eastAsia="MS Mincho" w:hAnsi="Plantin" w:cs="Arial"/>
              </w:rPr>
              <w:t xml:space="preserve">Gemeente </w:t>
            </w:r>
          </w:p>
        </w:tc>
        <w:tc>
          <w:tcPr>
            <w:tcW w:w="5716" w:type="dxa"/>
          </w:tcPr>
          <w:p w:rsidR="00615500" w:rsidRPr="00615500" w:rsidRDefault="00615500" w:rsidP="00615500">
            <w:pPr>
              <w:rPr>
                <w:rFonts w:ascii="Plantin" w:hAnsi="Plantin" w:cs="Arial"/>
              </w:rPr>
            </w:pPr>
            <w:r w:rsidRPr="00615500">
              <w:rPr>
                <w:rFonts w:ascii="Plantin" w:hAnsi="Plantin" w:cs="Arial"/>
              </w:rPr>
              <w:t xml:space="preserve">Gemeente Almere, die Aanbestedende dienst is tot het moment van gunnen, en Opdrachtgever is na gunning. </w:t>
            </w:r>
          </w:p>
        </w:tc>
      </w:tr>
      <w:tr w:rsidR="00615500" w:rsidRPr="00615500" w:rsidTr="00E7602C">
        <w:tc>
          <w:tcPr>
            <w:tcW w:w="3635" w:type="dxa"/>
          </w:tcPr>
          <w:p w:rsidR="00615500" w:rsidRPr="00615500" w:rsidRDefault="00615500" w:rsidP="00615500">
            <w:pPr>
              <w:rPr>
                <w:rFonts w:ascii="Plantin" w:eastAsia="MS Mincho" w:hAnsi="Plantin" w:cs="Arial"/>
              </w:rPr>
            </w:pPr>
            <w:r w:rsidRPr="00615500">
              <w:rPr>
                <w:rFonts w:ascii="Plantin" w:eastAsia="MS Mincho" w:hAnsi="Plantin" w:cs="Arial"/>
              </w:rPr>
              <w:lastRenderedPageBreak/>
              <w:t>Implementatiemanager</w:t>
            </w:r>
          </w:p>
        </w:tc>
        <w:tc>
          <w:tcPr>
            <w:tcW w:w="5716" w:type="dxa"/>
          </w:tcPr>
          <w:p w:rsidR="00615500" w:rsidRPr="00615500" w:rsidRDefault="00615500" w:rsidP="00615500">
            <w:pPr>
              <w:rPr>
                <w:rFonts w:ascii="Plantin" w:hAnsi="Plantin" w:cs="Arial"/>
              </w:rPr>
            </w:pPr>
            <w:r w:rsidRPr="00615500">
              <w:rPr>
                <w:rFonts w:ascii="Plantin" w:hAnsi="Plantin" w:cs="Arial"/>
              </w:rPr>
              <w:t>De medewerker van Opdrachtnemer die regie voert op de uitvoering van een Plan van Aanpak voor de implementatie van de Raamovereenkomst;</w:t>
            </w:r>
          </w:p>
        </w:tc>
      </w:tr>
      <w:tr w:rsidR="00615500" w:rsidRPr="00615500" w:rsidTr="00E7602C">
        <w:tc>
          <w:tcPr>
            <w:tcW w:w="3635" w:type="dxa"/>
          </w:tcPr>
          <w:p w:rsidR="00615500" w:rsidRPr="00615500" w:rsidRDefault="00615500" w:rsidP="00615500">
            <w:pPr>
              <w:rPr>
                <w:rFonts w:ascii="Plantin" w:eastAsia="MS Mincho" w:hAnsi="Plantin" w:cs="Arial"/>
              </w:rPr>
            </w:pPr>
            <w:r w:rsidRPr="00615500">
              <w:rPr>
                <w:rFonts w:ascii="Plantin" w:eastAsia="MS Mincho" w:hAnsi="Plantin" w:cs="Arial"/>
              </w:rPr>
              <w:t>Inhurende manager</w:t>
            </w:r>
          </w:p>
        </w:tc>
        <w:tc>
          <w:tcPr>
            <w:tcW w:w="5716" w:type="dxa"/>
          </w:tcPr>
          <w:p w:rsidR="00615500" w:rsidRPr="00615500" w:rsidRDefault="00615500" w:rsidP="00615500">
            <w:pPr>
              <w:rPr>
                <w:rFonts w:ascii="Plantin" w:hAnsi="Plantin" w:cs="Arial"/>
              </w:rPr>
            </w:pPr>
            <w:r w:rsidRPr="00615500">
              <w:rPr>
                <w:rFonts w:ascii="Plantin" w:hAnsi="Plantin" w:cs="Arial"/>
              </w:rPr>
              <w:t>Een leidinggevende manager van de gemeente Almere met budgetverantwoordelijkheid voor de inhuur van medewerkers.</w:t>
            </w:r>
          </w:p>
        </w:tc>
      </w:tr>
      <w:tr w:rsidR="00615500" w:rsidRPr="00615500" w:rsidTr="00E7602C">
        <w:tc>
          <w:tcPr>
            <w:tcW w:w="3635" w:type="dxa"/>
          </w:tcPr>
          <w:p w:rsidR="00615500" w:rsidRPr="00615500" w:rsidRDefault="00615500" w:rsidP="00615500">
            <w:pPr>
              <w:rPr>
                <w:rFonts w:ascii="Plantin" w:eastAsia="MS Mincho" w:hAnsi="Plantin" w:cs="Arial"/>
                <w:szCs w:val="24"/>
              </w:rPr>
            </w:pPr>
            <w:r w:rsidRPr="00615500">
              <w:rPr>
                <w:rFonts w:ascii="Plantin" w:eastAsia="MS Mincho" w:hAnsi="Plantin" w:cs="Arial"/>
                <w:szCs w:val="24"/>
              </w:rPr>
              <w:t>Inhuurdesk</w:t>
            </w:r>
          </w:p>
        </w:tc>
        <w:tc>
          <w:tcPr>
            <w:tcW w:w="5716" w:type="dxa"/>
          </w:tcPr>
          <w:p w:rsidR="00615500" w:rsidRPr="00615500" w:rsidDel="005F6BA1" w:rsidRDefault="00784AA1" w:rsidP="00615500">
            <w:pPr>
              <w:rPr>
                <w:rFonts w:ascii="Plantin" w:eastAsia="MS Mincho" w:hAnsi="Plantin" w:cs="Arial"/>
                <w:szCs w:val="24"/>
              </w:rPr>
            </w:pPr>
            <w:r w:rsidRPr="00784AA1">
              <w:rPr>
                <w:rFonts w:ascii="Plantin" w:eastAsia="MS Mincho" w:hAnsi="Plantin" w:cs="Arial"/>
                <w:szCs w:val="24"/>
              </w:rPr>
              <w:t xml:space="preserve">Het bij de afdeling HRM van Opdrachtgever te huisvesten bureau, dat wordt bemenst door medewerkers van Opdrachtnemer om operationeel uitvoering te geven aan de Raamovereenkomst en het vorm geven van een centraal loket voor Inhurende managers. In het kader van </w:t>
            </w:r>
            <w:proofErr w:type="spellStart"/>
            <w:r w:rsidRPr="00784AA1">
              <w:rPr>
                <w:rFonts w:ascii="Plantin" w:eastAsia="MS Mincho" w:hAnsi="Plantin" w:cs="Arial"/>
                <w:szCs w:val="24"/>
              </w:rPr>
              <w:t>ontzorging</w:t>
            </w:r>
            <w:proofErr w:type="spellEnd"/>
            <w:r w:rsidRPr="00784AA1">
              <w:rPr>
                <w:rFonts w:ascii="Plantin" w:eastAsia="MS Mincho" w:hAnsi="Plantin" w:cs="Arial"/>
                <w:szCs w:val="24"/>
              </w:rPr>
              <w:t xml:space="preserve"> en een integrale Dienstverlening werken de medewerker(s) van de Inhuurdesk nauw samen met de </w:t>
            </w:r>
            <w:proofErr w:type="spellStart"/>
            <w:r w:rsidRPr="00784AA1">
              <w:rPr>
                <w:rFonts w:ascii="Plantin" w:eastAsia="MS Mincho" w:hAnsi="Plantin" w:cs="Arial"/>
                <w:szCs w:val="24"/>
              </w:rPr>
              <w:t>recruiters</w:t>
            </w:r>
            <w:proofErr w:type="spellEnd"/>
            <w:r w:rsidRPr="00784AA1">
              <w:rPr>
                <w:rFonts w:ascii="Plantin" w:eastAsia="MS Mincho" w:hAnsi="Plantin" w:cs="Arial"/>
                <w:szCs w:val="24"/>
              </w:rPr>
              <w:t xml:space="preserve"> van de afdeling HRM, die primair verantwoordelijk zijn voor de werving en selectie van werknemers (het aannemen van vaste medewerkers).</w:t>
            </w:r>
          </w:p>
        </w:tc>
      </w:tr>
      <w:tr w:rsidR="00615500" w:rsidRPr="00615500" w:rsidTr="00E7602C">
        <w:tc>
          <w:tcPr>
            <w:tcW w:w="3635" w:type="dxa"/>
          </w:tcPr>
          <w:p w:rsidR="00615500" w:rsidRPr="00615500" w:rsidRDefault="00615500" w:rsidP="00615500">
            <w:pPr>
              <w:rPr>
                <w:rFonts w:ascii="Plantin" w:eastAsia="MS Mincho" w:hAnsi="Plantin" w:cs="Arial"/>
                <w:szCs w:val="24"/>
              </w:rPr>
            </w:pPr>
            <w:r w:rsidRPr="00615500">
              <w:rPr>
                <w:rFonts w:ascii="Plantin" w:eastAsia="MS Mincho" w:hAnsi="Plantin" w:cs="Arial"/>
                <w:szCs w:val="24"/>
              </w:rPr>
              <w:t>Inhuurmedewerker</w:t>
            </w:r>
          </w:p>
        </w:tc>
        <w:tc>
          <w:tcPr>
            <w:tcW w:w="5716" w:type="dxa"/>
          </w:tcPr>
          <w:p w:rsidR="00615500" w:rsidRPr="00615500" w:rsidRDefault="00615500" w:rsidP="00615500">
            <w:pPr>
              <w:rPr>
                <w:rFonts w:ascii="Plantin" w:eastAsia="MS Mincho" w:hAnsi="Plantin" w:cs="Arial"/>
                <w:szCs w:val="24"/>
              </w:rPr>
            </w:pPr>
            <w:r w:rsidRPr="00615500">
              <w:rPr>
                <w:rFonts w:ascii="Plantin" w:eastAsia="MS Mincho" w:hAnsi="Plantin" w:cs="Arial"/>
                <w:szCs w:val="24"/>
              </w:rPr>
              <w:t>Een Kandidaat die door de Inhurende manager is geselecteerd en met wie een Nadere overeenkomst is afgesloten.</w:t>
            </w:r>
          </w:p>
        </w:tc>
      </w:tr>
      <w:tr w:rsidR="00615500" w:rsidRPr="00615500" w:rsidTr="00E7602C">
        <w:tc>
          <w:tcPr>
            <w:tcW w:w="3635" w:type="dxa"/>
          </w:tcPr>
          <w:p w:rsidR="00615500" w:rsidRPr="00615500" w:rsidRDefault="00615500" w:rsidP="00615500">
            <w:pPr>
              <w:rPr>
                <w:rFonts w:ascii="Plantin" w:eastAsia="MS Mincho" w:hAnsi="Plantin" w:cs="Arial"/>
                <w:szCs w:val="24"/>
              </w:rPr>
            </w:pPr>
            <w:r w:rsidRPr="00615500">
              <w:rPr>
                <w:rFonts w:ascii="Plantin" w:eastAsia="MS Mincho" w:hAnsi="Plantin" w:cs="Arial"/>
                <w:szCs w:val="24"/>
              </w:rPr>
              <w:t>Inkoopadviseur</w:t>
            </w:r>
          </w:p>
        </w:tc>
        <w:tc>
          <w:tcPr>
            <w:tcW w:w="5716" w:type="dxa"/>
          </w:tcPr>
          <w:p w:rsidR="00615500" w:rsidRPr="00615500" w:rsidDel="005F6BA1" w:rsidRDefault="00615500" w:rsidP="00615500">
            <w:pPr>
              <w:rPr>
                <w:rFonts w:ascii="Plantin" w:eastAsia="MS Mincho" w:hAnsi="Plantin" w:cs="Arial"/>
                <w:szCs w:val="24"/>
              </w:rPr>
            </w:pPr>
            <w:r w:rsidRPr="00615500">
              <w:rPr>
                <w:rFonts w:ascii="Plantin" w:eastAsia="MS Mincho" w:hAnsi="Plantin" w:cs="Arial"/>
                <w:szCs w:val="24"/>
              </w:rPr>
              <w:t>Adviseur bij afdeling Contract &amp; Advies die als business partner adviseert over de Raamovereenkomst als strategisch contract.</w:t>
            </w:r>
          </w:p>
        </w:tc>
      </w:tr>
      <w:tr w:rsidR="00615500" w:rsidRPr="00615500" w:rsidTr="00E7602C">
        <w:trPr>
          <w:trHeight w:val="300"/>
        </w:trPr>
        <w:tc>
          <w:tcPr>
            <w:tcW w:w="3635" w:type="dxa"/>
          </w:tcPr>
          <w:p w:rsidR="00615500" w:rsidRPr="00615500" w:rsidRDefault="00615500" w:rsidP="00615500">
            <w:pPr>
              <w:rPr>
                <w:rFonts w:ascii="Plantin" w:hAnsi="Plantin" w:cs="Arial"/>
                <w:szCs w:val="24"/>
              </w:rPr>
            </w:pPr>
            <w:r w:rsidRPr="00615500">
              <w:rPr>
                <w:rFonts w:ascii="Plantin" w:hAnsi="Plantin" w:cs="Arial"/>
                <w:szCs w:val="24"/>
              </w:rPr>
              <w:t>Inschrijver</w:t>
            </w:r>
          </w:p>
        </w:tc>
        <w:tc>
          <w:tcPr>
            <w:tcW w:w="5716" w:type="dxa"/>
          </w:tcPr>
          <w:p w:rsidR="00615500" w:rsidRPr="00615500" w:rsidRDefault="00615500" w:rsidP="00615500">
            <w:pPr>
              <w:rPr>
                <w:rFonts w:ascii="Plantin" w:hAnsi="Plantin" w:cs="Arial"/>
                <w:szCs w:val="24"/>
              </w:rPr>
            </w:pPr>
            <w:r w:rsidRPr="00615500">
              <w:rPr>
                <w:rFonts w:ascii="Plantin" w:eastAsia="MS Mincho" w:hAnsi="Plantin" w:cs="Arial"/>
                <w:szCs w:val="24"/>
              </w:rPr>
              <w:t xml:space="preserve">Een natuurlijk of rechtspersoon (of combinatie van rechtspersonen) </w:t>
            </w:r>
            <w:r w:rsidRPr="00615500">
              <w:rPr>
                <w:rFonts w:ascii="Plantin" w:hAnsi="Plantin" w:cs="Arial"/>
                <w:szCs w:val="24"/>
              </w:rPr>
              <w:t>die een Inschrijving heeft ingediend op basis van de informatie vermeld in deze offerteaanvraag.</w:t>
            </w:r>
          </w:p>
        </w:tc>
      </w:tr>
      <w:tr w:rsidR="00615500" w:rsidRPr="00615500" w:rsidTr="00E7602C">
        <w:tc>
          <w:tcPr>
            <w:tcW w:w="3635" w:type="dxa"/>
          </w:tcPr>
          <w:p w:rsidR="00615500" w:rsidRPr="00615500" w:rsidRDefault="00615500" w:rsidP="00615500">
            <w:pPr>
              <w:rPr>
                <w:rFonts w:ascii="Plantin" w:hAnsi="Plantin" w:cs="Arial"/>
              </w:rPr>
            </w:pPr>
            <w:r w:rsidRPr="00615500">
              <w:rPr>
                <w:rFonts w:ascii="Plantin" w:hAnsi="Plantin" w:cs="Arial"/>
              </w:rPr>
              <w:t>Jaar</w:t>
            </w:r>
          </w:p>
        </w:tc>
        <w:tc>
          <w:tcPr>
            <w:tcW w:w="5716" w:type="dxa"/>
          </w:tcPr>
          <w:p w:rsidR="00615500" w:rsidRPr="00615500" w:rsidRDefault="00615500" w:rsidP="00615500">
            <w:pPr>
              <w:rPr>
                <w:rFonts w:ascii="Plantin" w:hAnsi="Plantin" w:cs="Arial"/>
              </w:rPr>
            </w:pPr>
            <w:r w:rsidRPr="00615500">
              <w:rPr>
                <w:rFonts w:ascii="Plantin" w:hAnsi="Plantin" w:cs="Arial"/>
              </w:rPr>
              <w:t>Aaneengesloten periode van twaalf (12) maanden.</w:t>
            </w:r>
          </w:p>
        </w:tc>
      </w:tr>
      <w:tr w:rsidR="00615500" w:rsidRPr="00615500" w:rsidTr="00E7602C">
        <w:tc>
          <w:tcPr>
            <w:tcW w:w="3635" w:type="dxa"/>
          </w:tcPr>
          <w:p w:rsidR="00615500" w:rsidRPr="00615500" w:rsidRDefault="00615500" w:rsidP="00615500">
            <w:pPr>
              <w:rPr>
                <w:rFonts w:ascii="Plantin" w:eastAsia="MS Mincho" w:hAnsi="Plantin" w:cs="Arial"/>
              </w:rPr>
            </w:pPr>
            <w:r w:rsidRPr="00615500">
              <w:rPr>
                <w:rFonts w:ascii="Plantin" w:eastAsia="MS Mincho" w:hAnsi="Plantin" w:cs="Arial"/>
              </w:rPr>
              <w:t xml:space="preserve">Kandidaat </w:t>
            </w:r>
          </w:p>
        </w:tc>
        <w:tc>
          <w:tcPr>
            <w:tcW w:w="5716" w:type="dxa"/>
          </w:tcPr>
          <w:p w:rsidR="00615500" w:rsidRPr="00615500" w:rsidRDefault="00EA188E" w:rsidP="00615500">
            <w:pPr>
              <w:rPr>
                <w:rFonts w:ascii="Plantin" w:eastAsia="MS Mincho" w:hAnsi="Plantin" w:cs="Arial"/>
                <w:szCs w:val="24"/>
              </w:rPr>
            </w:pPr>
            <w:r w:rsidRPr="00EA188E">
              <w:rPr>
                <w:rFonts w:ascii="Plantin" w:eastAsia="MS Mincho" w:hAnsi="Plantin" w:cs="Arial"/>
                <w:szCs w:val="24"/>
              </w:rPr>
              <w:t>Een Inhuurmedewerker van een door Opdrachtnemer gecontracteerde Toeleverancier of ZZP’er, die voldoet aan het zoekprofiel van een Inhurende manager en in staat wordt geacht over de competenties te beschikken om de Werkzaamheden te verrichten waarop de Inhurende manager iemand wil inhuren.</w:t>
            </w:r>
          </w:p>
        </w:tc>
      </w:tr>
      <w:tr w:rsidR="00615500" w:rsidRPr="00615500" w:rsidTr="00E7602C">
        <w:tc>
          <w:tcPr>
            <w:tcW w:w="3635" w:type="dxa"/>
          </w:tcPr>
          <w:p w:rsidR="00615500" w:rsidRPr="00615500" w:rsidRDefault="00615500" w:rsidP="00615500">
            <w:pPr>
              <w:rPr>
                <w:rFonts w:ascii="Plantin" w:eastAsia="MS Mincho" w:hAnsi="Plantin" w:cs="Arial"/>
              </w:rPr>
            </w:pPr>
            <w:proofErr w:type="spellStart"/>
            <w:r w:rsidRPr="00615500">
              <w:rPr>
                <w:rFonts w:ascii="Plantin" w:eastAsia="MS Mincho" w:hAnsi="Plantin" w:cs="Arial"/>
              </w:rPr>
              <w:t>Managed</w:t>
            </w:r>
            <w:proofErr w:type="spellEnd"/>
            <w:r w:rsidRPr="00615500">
              <w:rPr>
                <w:rFonts w:ascii="Plantin" w:eastAsia="MS Mincho" w:hAnsi="Plantin" w:cs="Arial"/>
              </w:rPr>
              <w:t xml:space="preserve"> Service Provider (MSP)</w:t>
            </w:r>
          </w:p>
        </w:tc>
        <w:tc>
          <w:tcPr>
            <w:tcW w:w="5716" w:type="dxa"/>
          </w:tcPr>
          <w:p w:rsidR="00615500" w:rsidRPr="00615500" w:rsidRDefault="00615500" w:rsidP="00615500">
            <w:pPr>
              <w:rPr>
                <w:rFonts w:ascii="Plantin" w:eastAsia="MS Mincho" w:hAnsi="Plantin" w:cs="Arial"/>
              </w:rPr>
            </w:pPr>
            <w:r w:rsidRPr="00615500">
              <w:rPr>
                <w:rFonts w:ascii="Plantin" w:eastAsia="MS Mincho" w:hAnsi="Plantin" w:cs="Arial"/>
              </w:rPr>
              <w:t>De MSP is de onderneming, of de combinatie van ondernemingen of de hoofd-</w:t>
            </w:r>
            <w:proofErr w:type="spellStart"/>
            <w:r w:rsidRPr="00615500">
              <w:rPr>
                <w:rFonts w:ascii="Plantin" w:eastAsia="MS Mincho" w:hAnsi="Plantin" w:cs="Arial"/>
              </w:rPr>
              <w:t>onderaannemerconstructie</w:t>
            </w:r>
            <w:proofErr w:type="spellEnd"/>
            <w:r w:rsidRPr="00615500">
              <w:rPr>
                <w:rFonts w:ascii="Plantin" w:eastAsia="MS Mincho" w:hAnsi="Plantin" w:cs="Arial"/>
              </w:rPr>
              <w:t>, die de Dienstverlening levert die in deze Offerteaanvraag wordt beschreven.</w:t>
            </w:r>
          </w:p>
        </w:tc>
      </w:tr>
      <w:tr w:rsidR="00615500" w:rsidRPr="00615500" w:rsidTr="00E7602C">
        <w:tc>
          <w:tcPr>
            <w:tcW w:w="3635" w:type="dxa"/>
          </w:tcPr>
          <w:p w:rsidR="00615500" w:rsidRPr="00615500" w:rsidRDefault="00615500" w:rsidP="00615500">
            <w:pPr>
              <w:rPr>
                <w:rFonts w:ascii="Plantin" w:eastAsia="MS Mincho" w:hAnsi="Plantin" w:cs="Arial"/>
                <w:szCs w:val="24"/>
              </w:rPr>
            </w:pPr>
            <w:r w:rsidRPr="00615500">
              <w:rPr>
                <w:rFonts w:ascii="Plantin" w:eastAsia="MS Mincho" w:hAnsi="Plantin" w:cs="Arial"/>
                <w:szCs w:val="24"/>
              </w:rPr>
              <w:t>Nadere offerte</w:t>
            </w:r>
          </w:p>
        </w:tc>
        <w:tc>
          <w:tcPr>
            <w:tcW w:w="5716" w:type="dxa"/>
          </w:tcPr>
          <w:p w:rsidR="00615500" w:rsidRPr="00615500" w:rsidRDefault="00615500" w:rsidP="00615500">
            <w:pPr>
              <w:rPr>
                <w:rFonts w:ascii="Plantin" w:eastAsia="MS Mincho" w:hAnsi="Plantin" w:cs="Arial"/>
                <w:szCs w:val="24"/>
                <w:shd w:val="clear" w:color="auto" w:fill="E6E6E6"/>
              </w:rPr>
            </w:pPr>
            <w:r w:rsidRPr="00615500">
              <w:rPr>
                <w:rFonts w:ascii="Plantin" w:hAnsi="Plantin"/>
                <w:szCs w:val="24"/>
              </w:rPr>
              <w:t>De aanbieding die de Opdrachtnemer doet naar aanleiding van een Aanvraag.</w:t>
            </w:r>
          </w:p>
        </w:tc>
      </w:tr>
      <w:tr w:rsidR="00615500" w:rsidRPr="00615500" w:rsidTr="00E7602C">
        <w:tc>
          <w:tcPr>
            <w:tcW w:w="3635" w:type="dxa"/>
          </w:tcPr>
          <w:p w:rsidR="00615500" w:rsidRPr="00615500" w:rsidRDefault="00615500" w:rsidP="00615500">
            <w:pPr>
              <w:rPr>
                <w:rFonts w:ascii="Plantin" w:eastAsia="MS Mincho" w:hAnsi="Plantin" w:cs="Arial"/>
                <w:szCs w:val="24"/>
              </w:rPr>
            </w:pPr>
            <w:r w:rsidRPr="00615500">
              <w:rPr>
                <w:rFonts w:ascii="Plantin" w:eastAsia="MS Mincho" w:hAnsi="Plantin" w:cs="Arial"/>
                <w:szCs w:val="24"/>
              </w:rPr>
              <w:t>Nadere opdracht</w:t>
            </w:r>
          </w:p>
        </w:tc>
        <w:tc>
          <w:tcPr>
            <w:tcW w:w="5716" w:type="dxa"/>
          </w:tcPr>
          <w:p w:rsidR="00615500" w:rsidRPr="00615500" w:rsidRDefault="00615500" w:rsidP="00615500">
            <w:pPr>
              <w:rPr>
                <w:rFonts w:ascii="Plantin" w:hAnsi="Plantin"/>
                <w:szCs w:val="24"/>
              </w:rPr>
            </w:pPr>
            <w:r w:rsidRPr="00615500">
              <w:rPr>
                <w:rFonts w:ascii="Plantin" w:hAnsi="Plantin"/>
                <w:szCs w:val="24"/>
              </w:rPr>
              <w:t xml:space="preserve">De Werkzaamheden die Inhuurmedewerker uitvoert op basis van de Nadere overeenkomst.  </w:t>
            </w:r>
          </w:p>
        </w:tc>
      </w:tr>
      <w:tr w:rsidR="00615500" w:rsidRPr="00615500" w:rsidTr="00E7602C">
        <w:tc>
          <w:tcPr>
            <w:tcW w:w="3635" w:type="dxa"/>
          </w:tcPr>
          <w:p w:rsidR="00615500" w:rsidRPr="00615500" w:rsidRDefault="00615500" w:rsidP="00615500">
            <w:pPr>
              <w:rPr>
                <w:rFonts w:ascii="Plantin" w:eastAsia="MS Mincho" w:hAnsi="Plantin" w:cs="Arial"/>
              </w:rPr>
            </w:pPr>
            <w:r w:rsidRPr="00615500">
              <w:rPr>
                <w:rFonts w:ascii="Plantin" w:eastAsia="MS Mincho" w:hAnsi="Plantin" w:cs="Arial"/>
              </w:rPr>
              <w:t>Nadere overeenkomst</w:t>
            </w:r>
          </w:p>
        </w:tc>
        <w:tc>
          <w:tcPr>
            <w:tcW w:w="5716" w:type="dxa"/>
          </w:tcPr>
          <w:p w:rsidR="00615500" w:rsidRPr="00615500" w:rsidRDefault="00615500" w:rsidP="00615500">
            <w:pPr>
              <w:rPr>
                <w:rFonts w:ascii="Plantin" w:hAnsi="Plantin" w:cs="Arial"/>
                <w:szCs w:val="24"/>
              </w:rPr>
            </w:pPr>
            <w:r w:rsidRPr="00615500">
              <w:rPr>
                <w:rFonts w:ascii="Plantin" w:eastAsiaTheme="minorEastAsia" w:hAnsi="Plantin"/>
              </w:rPr>
              <w:t>De schriftelijke overeenkomst tussen Opdrachtgever en Opdrachtnemer met een nadere uitwerking van afspraken over de inhuur van een Kandidaat.</w:t>
            </w:r>
          </w:p>
        </w:tc>
      </w:tr>
      <w:tr w:rsidR="00615500" w:rsidRPr="00615500" w:rsidTr="00E7602C">
        <w:tc>
          <w:tcPr>
            <w:tcW w:w="3635" w:type="dxa"/>
          </w:tcPr>
          <w:p w:rsidR="00615500" w:rsidRPr="00615500" w:rsidRDefault="00615500" w:rsidP="00615500">
            <w:pPr>
              <w:rPr>
                <w:rFonts w:ascii="Plantin" w:hAnsi="Plantin" w:cs="Arial"/>
              </w:rPr>
            </w:pPr>
            <w:r w:rsidRPr="00615500">
              <w:rPr>
                <w:rFonts w:ascii="Plantin" w:hAnsi="Plantin" w:cs="Arial"/>
              </w:rPr>
              <w:t>Netwerk kandidaat</w:t>
            </w:r>
          </w:p>
        </w:tc>
        <w:tc>
          <w:tcPr>
            <w:tcW w:w="5716" w:type="dxa"/>
          </w:tcPr>
          <w:p w:rsidR="00615500" w:rsidRPr="00615500" w:rsidRDefault="00615500" w:rsidP="00615500">
            <w:pPr>
              <w:rPr>
                <w:rFonts w:ascii="Plantin" w:hAnsi="Plantin" w:cs="Arial"/>
                <w:szCs w:val="24"/>
              </w:rPr>
            </w:pPr>
            <w:r w:rsidRPr="00615500">
              <w:rPr>
                <w:rFonts w:ascii="Plantin" w:hAnsi="Plantin" w:cs="Arial"/>
                <w:szCs w:val="24"/>
              </w:rPr>
              <w:t xml:space="preserve">Een Kandidaat die door een Aanvrager wordt voorgesteld aan de Opdrachtnemer als mogelijke Kandidaat voor een bepaalde Aanvraag. Opdrachtnemer neemt deze Kandidaat mee in de overweging bij het opstellen van haar Nadere offerte. Het betreft geen payrolling. </w:t>
            </w:r>
          </w:p>
        </w:tc>
      </w:tr>
      <w:tr w:rsidR="00615500" w:rsidRPr="00615500" w:rsidTr="00E7602C">
        <w:tc>
          <w:tcPr>
            <w:tcW w:w="3635" w:type="dxa"/>
          </w:tcPr>
          <w:p w:rsidR="00615500" w:rsidRPr="00615500" w:rsidRDefault="00615500" w:rsidP="00615500">
            <w:pPr>
              <w:rPr>
                <w:rFonts w:ascii="Plantin" w:hAnsi="Plantin" w:cs="Arial"/>
              </w:rPr>
            </w:pPr>
            <w:r w:rsidRPr="00615500">
              <w:rPr>
                <w:rFonts w:ascii="Plantin" w:hAnsi="Plantin" w:cs="Arial"/>
              </w:rPr>
              <w:t>Opdracht</w:t>
            </w:r>
          </w:p>
        </w:tc>
        <w:tc>
          <w:tcPr>
            <w:tcW w:w="5716" w:type="dxa"/>
          </w:tcPr>
          <w:p w:rsidR="00615500" w:rsidRPr="00615500" w:rsidRDefault="00615500" w:rsidP="00615500">
            <w:pPr>
              <w:rPr>
                <w:rFonts w:ascii="Plantin" w:hAnsi="Plantin" w:cs="Arial"/>
                <w:szCs w:val="24"/>
              </w:rPr>
            </w:pPr>
            <w:r w:rsidRPr="00615500">
              <w:rPr>
                <w:rFonts w:ascii="Plantin" w:hAnsi="Plantin" w:cs="Arial"/>
                <w:szCs w:val="24"/>
              </w:rPr>
              <w:t xml:space="preserve">De Opdracht die door middel van deze aanbesteding wordt aanbesteed. </w:t>
            </w:r>
            <w:r w:rsidRPr="00615500" w:rsidDel="00874D92">
              <w:rPr>
                <w:rFonts w:ascii="Plantin" w:hAnsi="Plantin" w:cs="Arial"/>
                <w:szCs w:val="24"/>
              </w:rPr>
              <w:t xml:space="preserve">Hieronder wordt dus niet verstaan de Werkzaamheden die een Inhuurmedewerker van Toeleverancier of Zzp’er voor Opdrachtgever gaat uitvoeren in het kader van een Nadere overeenkomst. </w:t>
            </w:r>
          </w:p>
        </w:tc>
      </w:tr>
      <w:tr w:rsidR="00615500" w:rsidRPr="00615500" w:rsidTr="00E7602C">
        <w:tc>
          <w:tcPr>
            <w:tcW w:w="3635" w:type="dxa"/>
          </w:tcPr>
          <w:p w:rsidR="00615500" w:rsidRPr="00615500" w:rsidRDefault="00615500" w:rsidP="00615500">
            <w:pPr>
              <w:rPr>
                <w:rFonts w:ascii="Plantin" w:hAnsi="Plantin" w:cs="Arial"/>
              </w:rPr>
            </w:pPr>
            <w:r w:rsidRPr="00615500">
              <w:rPr>
                <w:rFonts w:ascii="Plantin" w:hAnsi="Plantin" w:cs="Arial"/>
              </w:rPr>
              <w:t>Opdrachtgever</w:t>
            </w:r>
          </w:p>
        </w:tc>
        <w:tc>
          <w:tcPr>
            <w:tcW w:w="5716" w:type="dxa"/>
          </w:tcPr>
          <w:p w:rsidR="00615500" w:rsidRPr="00615500" w:rsidRDefault="00615500" w:rsidP="00615500">
            <w:pPr>
              <w:rPr>
                <w:rFonts w:ascii="Plantin" w:hAnsi="Plantin" w:cs="Arial"/>
              </w:rPr>
            </w:pPr>
            <w:r w:rsidRPr="00615500">
              <w:rPr>
                <w:rFonts w:ascii="Plantin" w:hAnsi="Plantin" w:cs="Arial"/>
              </w:rPr>
              <w:t>Gemeente Almere welke na gunning de rol van Opdrachtgever vervult. In de Offerteaanvraag en Nota’s van inlichtingen wordt hiervoor tevens de term Aanbestedende dienst gehanteerd, refererend naar de rol die de Opdrachtgever vervult voor gunning van de Opdracht.</w:t>
            </w:r>
          </w:p>
        </w:tc>
      </w:tr>
      <w:tr w:rsidR="00615500" w:rsidRPr="00615500" w:rsidTr="00E7602C">
        <w:tc>
          <w:tcPr>
            <w:tcW w:w="3635" w:type="dxa"/>
          </w:tcPr>
          <w:p w:rsidR="00615500" w:rsidRPr="00615500" w:rsidRDefault="00615500" w:rsidP="00615500">
            <w:pPr>
              <w:rPr>
                <w:rFonts w:ascii="Plantin" w:eastAsia="MS Mincho" w:hAnsi="Plantin" w:cs="Arial"/>
              </w:rPr>
            </w:pPr>
            <w:r w:rsidRPr="00615500">
              <w:rPr>
                <w:rFonts w:ascii="Plantin" w:eastAsia="MS Mincho" w:hAnsi="Plantin" w:cs="Arial"/>
              </w:rPr>
              <w:t xml:space="preserve">Opdrachtnemer </w:t>
            </w:r>
          </w:p>
        </w:tc>
        <w:tc>
          <w:tcPr>
            <w:tcW w:w="5716" w:type="dxa"/>
          </w:tcPr>
          <w:p w:rsidR="00615500" w:rsidRPr="00615500" w:rsidRDefault="00615500" w:rsidP="00615500">
            <w:pPr>
              <w:rPr>
                <w:rFonts w:ascii="Plantin" w:eastAsia="MS Mincho" w:hAnsi="Plantin" w:cs="Arial"/>
                <w:szCs w:val="24"/>
              </w:rPr>
            </w:pPr>
            <w:r w:rsidRPr="00615500">
              <w:rPr>
                <w:rFonts w:ascii="Plantin" w:eastAsia="MS Mincho" w:hAnsi="Plantin" w:cs="Arial"/>
                <w:szCs w:val="24"/>
              </w:rPr>
              <w:t xml:space="preserve">De inschrijvende leverancier van MSP- en/of brokerdiensten die een aanbieding heeft gedaan met betrekking tot de voorliggende offerteaanvraag en aan wie op basis van een Europese Aanbesteding de opdracht is gegund. Tijdens de </w:t>
            </w:r>
            <w:r w:rsidRPr="00615500">
              <w:rPr>
                <w:rFonts w:ascii="Plantin" w:eastAsia="MS Mincho" w:hAnsi="Plantin" w:cs="Arial"/>
                <w:szCs w:val="24"/>
              </w:rPr>
              <w:lastRenderedPageBreak/>
              <w:t>aanbestedingsprocedure wordt elke inschrijvende leverancier als Inschrijver aangeduid.</w:t>
            </w:r>
          </w:p>
        </w:tc>
      </w:tr>
      <w:tr w:rsidR="00615500" w:rsidRPr="00615500" w:rsidTr="00E7602C">
        <w:tc>
          <w:tcPr>
            <w:tcW w:w="3635" w:type="dxa"/>
          </w:tcPr>
          <w:p w:rsidR="00615500" w:rsidRPr="00615500" w:rsidRDefault="00615500" w:rsidP="00615500">
            <w:pPr>
              <w:rPr>
                <w:rFonts w:ascii="Plantin" w:eastAsia="MS Mincho" w:hAnsi="Plantin" w:cs="Arial"/>
                <w:szCs w:val="24"/>
              </w:rPr>
            </w:pPr>
            <w:r w:rsidRPr="00615500">
              <w:rPr>
                <w:rFonts w:ascii="Plantin" w:eastAsia="MS Mincho" w:hAnsi="Plantin" w:cs="Arial"/>
                <w:szCs w:val="24"/>
              </w:rPr>
              <w:lastRenderedPageBreak/>
              <w:t>Opslag (tarief)</w:t>
            </w:r>
          </w:p>
        </w:tc>
        <w:tc>
          <w:tcPr>
            <w:tcW w:w="5716" w:type="dxa"/>
          </w:tcPr>
          <w:p w:rsidR="00615500" w:rsidRPr="00615500" w:rsidRDefault="00615500" w:rsidP="00615500">
            <w:pPr>
              <w:rPr>
                <w:rFonts w:ascii="Plantin" w:eastAsia="MS Mincho" w:hAnsi="Plantin" w:cs="Arial"/>
              </w:rPr>
            </w:pPr>
            <w:r w:rsidRPr="00615500">
              <w:rPr>
                <w:rFonts w:ascii="Plantin" w:eastAsia="MS Mincho" w:hAnsi="Plantin" w:cs="Arial"/>
              </w:rPr>
              <w:t>De vergoeding die Opdrachtnemer ontvangt voor het verrichten van de Dienstverlening. Deze vergoeding bestaat uit een vast bedrag per uur dat door Opdrachtgever aan Opdrachtnemer wordt vergoed, boven op het Uurtarief dat de Toeleverancier/Zzp’er van de Opdrachtnemer ontvangt.</w:t>
            </w:r>
          </w:p>
        </w:tc>
      </w:tr>
      <w:tr w:rsidR="00615500" w:rsidRPr="00615500" w:rsidTr="00E7602C">
        <w:tc>
          <w:tcPr>
            <w:tcW w:w="3635" w:type="dxa"/>
          </w:tcPr>
          <w:p w:rsidR="00615500" w:rsidRPr="00615500" w:rsidRDefault="00615500" w:rsidP="00615500">
            <w:pPr>
              <w:rPr>
                <w:rFonts w:ascii="Plantin" w:eastAsia="MS Mincho" w:hAnsi="Plantin" w:cs="Arial"/>
                <w:szCs w:val="24"/>
              </w:rPr>
            </w:pPr>
            <w:r w:rsidRPr="00615500">
              <w:rPr>
                <w:rFonts w:ascii="Plantin" w:eastAsia="MS Mincho" w:hAnsi="Plantin" w:cs="Arial"/>
                <w:szCs w:val="24"/>
              </w:rPr>
              <w:t xml:space="preserve">Raamovereenkomst </w:t>
            </w:r>
          </w:p>
        </w:tc>
        <w:tc>
          <w:tcPr>
            <w:tcW w:w="5716" w:type="dxa"/>
          </w:tcPr>
          <w:p w:rsidR="00615500" w:rsidRPr="00615500" w:rsidRDefault="00615500" w:rsidP="00615500">
            <w:pPr>
              <w:rPr>
                <w:rFonts w:ascii="Plantin" w:eastAsia="MS Mincho" w:hAnsi="Plantin" w:cs="Arial"/>
                <w:szCs w:val="24"/>
              </w:rPr>
            </w:pPr>
            <w:r w:rsidRPr="00615500">
              <w:rPr>
                <w:rFonts w:ascii="Plantin" w:eastAsia="MS Mincho" w:hAnsi="Plantin" w:cs="Arial"/>
                <w:szCs w:val="24"/>
              </w:rPr>
              <w:t xml:space="preserve">De schriftelijke overeenkomst tussen Opdrachtgever en Opdrachtnemer over de Dienstverlening van Opdrachtnemer als 'broker' dan wel </w:t>
            </w:r>
            <w:proofErr w:type="spellStart"/>
            <w:r w:rsidRPr="00615500">
              <w:rPr>
                <w:rFonts w:ascii="Plantin" w:eastAsia="MS Mincho" w:hAnsi="Plantin" w:cs="Arial"/>
                <w:szCs w:val="24"/>
              </w:rPr>
              <w:t>Managed</w:t>
            </w:r>
            <w:proofErr w:type="spellEnd"/>
            <w:r w:rsidRPr="00615500">
              <w:rPr>
                <w:rFonts w:ascii="Plantin" w:eastAsia="MS Mincho" w:hAnsi="Plantin" w:cs="Arial"/>
                <w:szCs w:val="24"/>
              </w:rPr>
              <w:t xml:space="preserve"> Service Provider, welke is gericht op het contracteren van Toeleveranciers, het in opdracht van Inhurende managers werven van in te huren Kandidaten als mede het afsluiten van Nadere overeenkomsten met de geselecteerde Kandidaten.</w:t>
            </w:r>
          </w:p>
        </w:tc>
      </w:tr>
      <w:tr w:rsidR="00615500" w:rsidRPr="00615500" w:rsidTr="00E7602C">
        <w:tc>
          <w:tcPr>
            <w:tcW w:w="3635" w:type="dxa"/>
          </w:tcPr>
          <w:p w:rsidR="00615500" w:rsidRPr="00615500" w:rsidRDefault="00615500" w:rsidP="00615500">
            <w:pPr>
              <w:rPr>
                <w:rFonts w:ascii="Plantin" w:eastAsia="MS Mincho" w:hAnsi="Plantin" w:cs="Arial"/>
              </w:rPr>
            </w:pPr>
            <w:r w:rsidRPr="00615500">
              <w:rPr>
                <w:rFonts w:ascii="Plantin" w:eastAsia="MS Mincho" w:hAnsi="Plantin" w:cs="Arial"/>
              </w:rPr>
              <w:t xml:space="preserve">Toeleveranciers </w:t>
            </w:r>
          </w:p>
        </w:tc>
        <w:tc>
          <w:tcPr>
            <w:tcW w:w="5716" w:type="dxa"/>
          </w:tcPr>
          <w:p w:rsidR="00615500" w:rsidRPr="00615500" w:rsidRDefault="00615500" w:rsidP="00615500">
            <w:pPr>
              <w:rPr>
                <w:rFonts w:ascii="Plantin" w:eastAsia="MS Mincho" w:hAnsi="Plantin" w:cs="Arial"/>
                <w:szCs w:val="24"/>
              </w:rPr>
            </w:pPr>
            <w:r w:rsidRPr="00615500">
              <w:rPr>
                <w:rFonts w:ascii="Plantin" w:eastAsia="MS Mincho" w:hAnsi="Plantin" w:cs="Arial"/>
                <w:szCs w:val="24"/>
              </w:rPr>
              <w:t>Een partij (rechtspersoon) die Inhuurmedewerkers, levert via Opdrachtnemer aan Opdrachtgever, en met wie Opdrachtnemer een overeenkomst heeft. Een Zzp’er dient onder omstandigheden formeel beschouwd te worden als zijn of haar eigen Toeleverancier.</w:t>
            </w:r>
          </w:p>
        </w:tc>
      </w:tr>
      <w:tr w:rsidR="00615500" w:rsidRPr="00615500" w:rsidTr="00E7602C">
        <w:tc>
          <w:tcPr>
            <w:tcW w:w="3635" w:type="dxa"/>
          </w:tcPr>
          <w:p w:rsidR="00615500" w:rsidRPr="00615500" w:rsidRDefault="00615500" w:rsidP="00615500">
            <w:pPr>
              <w:rPr>
                <w:rFonts w:ascii="Plantin" w:eastAsia="MS Mincho" w:hAnsi="Plantin" w:cs="Arial"/>
              </w:rPr>
            </w:pPr>
            <w:r w:rsidRPr="00615500">
              <w:rPr>
                <w:rFonts w:ascii="Plantin" w:eastAsia="MS Mincho" w:hAnsi="Plantin" w:cs="Arial"/>
              </w:rPr>
              <w:t>Uurtarief</w:t>
            </w:r>
          </w:p>
        </w:tc>
        <w:tc>
          <w:tcPr>
            <w:tcW w:w="5716" w:type="dxa"/>
          </w:tcPr>
          <w:p w:rsidR="00615500" w:rsidRPr="00615500" w:rsidRDefault="00615500" w:rsidP="00615500">
            <w:pPr>
              <w:rPr>
                <w:rFonts w:ascii="Plantin" w:eastAsia="MS Mincho" w:hAnsi="Plantin" w:cs="Arial"/>
                <w:szCs w:val="24"/>
              </w:rPr>
            </w:pPr>
            <w:r w:rsidRPr="00615500">
              <w:rPr>
                <w:rFonts w:ascii="Plantin" w:eastAsia="MS Mincho" w:hAnsi="Plantin" w:cs="Arial"/>
                <w:szCs w:val="24"/>
              </w:rPr>
              <w:t>Het tarief per uur dat Opdrachtnemer is overeengekomen met een Zzp’er of Toeleverancier voor een Inhuurmedewerker, inclusief reis en verblijfskosten en passend</w:t>
            </w:r>
            <w:r w:rsidRPr="00615500" w:rsidDel="00587A6A">
              <w:rPr>
                <w:rFonts w:ascii="Plantin" w:eastAsia="MS Mincho" w:hAnsi="Plantin" w:cs="Arial"/>
                <w:szCs w:val="24"/>
              </w:rPr>
              <w:t xml:space="preserve"> </w:t>
            </w:r>
            <w:r w:rsidRPr="00615500">
              <w:rPr>
                <w:rFonts w:ascii="Plantin" w:eastAsia="MS Mincho" w:hAnsi="Plantin" w:cs="Arial"/>
                <w:szCs w:val="24"/>
              </w:rPr>
              <w:t>binnen het tarievenboek dat is afgestemd met de Gemeente.</w:t>
            </w:r>
          </w:p>
        </w:tc>
      </w:tr>
      <w:tr w:rsidR="00615500" w:rsidRPr="00615500" w:rsidTr="00E7602C">
        <w:tc>
          <w:tcPr>
            <w:tcW w:w="3635" w:type="dxa"/>
          </w:tcPr>
          <w:p w:rsidR="00615500" w:rsidRPr="00615500" w:rsidRDefault="00615500" w:rsidP="00615500">
            <w:pPr>
              <w:rPr>
                <w:rFonts w:ascii="Plantin" w:hAnsi="Plantin" w:cs="Arial"/>
              </w:rPr>
            </w:pPr>
            <w:r w:rsidRPr="00615500">
              <w:rPr>
                <w:rFonts w:ascii="Plantin" w:hAnsi="Plantin" w:cs="Arial"/>
              </w:rPr>
              <w:t>Werkdag</w:t>
            </w:r>
          </w:p>
        </w:tc>
        <w:tc>
          <w:tcPr>
            <w:tcW w:w="5716" w:type="dxa"/>
          </w:tcPr>
          <w:p w:rsidR="00615500" w:rsidRPr="00615500" w:rsidRDefault="00615500" w:rsidP="00615500">
            <w:pPr>
              <w:rPr>
                <w:rFonts w:ascii="Plantin" w:hAnsi="Plantin" w:cs="Arial"/>
                <w:b/>
                <w:lang w:eastAsia="x-none"/>
              </w:rPr>
            </w:pPr>
            <w:r w:rsidRPr="00615500">
              <w:rPr>
                <w:rFonts w:ascii="Plantin" w:hAnsi="Plantin" w:cs="Arial"/>
                <w:lang w:val="x-none" w:eastAsia="x-none"/>
              </w:rPr>
              <w:t>Een kalenderdag, niet zijnde (a) een zaterdag of zondag, (b) een algemeen erkende feestdag in Nederland of (c) het equivalent van een algemeen erkende feestdag ingevolge artikel 3 lid 3 van de Algemene Termijnenwet.</w:t>
            </w:r>
          </w:p>
        </w:tc>
      </w:tr>
      <w:tr w:rsidR="00615500" w:rsidRPr="00615500" w:rsidTr="00E7602C">
        <w:tc>
          <w:tcPr>
            <w:tcW w:w="3635" w:type="dxa"/>
          </w:tcPr>
          <w:p w:rsidR="00615500" w:rsidRPr="00615500" w:rsidRDefault="00615500" w:rsidP="00615500">
            <w:pPr>
              <w:rPr>
                <w:rFonts w:ascii="Plantin" w:eastAsia="MS Mincho" w:hAnsi="Plantin" w:cs="Arial"/>
              </w:rPr>
            </w:pPr>
            <w:r w:rsidRPr="00615500">
              <w:rPr>
                <w:rFonts w:ascii="Plantin" w:eastAsia="MS Mincho" w:hAnsi="Plantin" w:cs="Arial"/>
              </w:rPr>
              <w:t xml:space="preserve">Werkzaamheden </w:t>
            </w:r>
          </w:p>
        </w:tc>
        <w:tc>
          <w:tcPr>
            <w:tcW w:w="5716" w:type="dxa"/>
          </w:tcPr>
          <w:p w:rsidR="00615500" w:rsidRPr="00615500" w:rsidRDefault="00615500" w:rsidP="00615500">
            <w:pPr>
              <w:rPr>
                <w:rFonts w:ascii="Plantin" w:eastAsia="MS Mincho" w:hAnsi="Plantin" w:cs="Arial"/>
                <w:szCs w:val="24"/>
              </w:rPr>
            </w:pPr>
            <w:r w:rsidRPr="00615500">
              <w:rPr>
                <w:rFonts w:ascii="Plantin" w:eastAsia="MS Mincho" w:hAnsi="Plantin" w:cs="Arial"/>
                <w:szCs w:val="24"/>
              </w:rPr>
              <w:t xml:space="preserve">De door één of meer Inhuurmedewerkers te verrichten werkzaamheden die beschreven zijn in een werkopdracht als onderdeel van -en voor de duur van- een  Nadere overeenkomst. </w:t>
            </w:r>
          </w:p>
        </w:tc>
      </w:tr>
      <w:tr w:rsidR="00615500" w:rsidRPr="00615500" w:rsidTr="00E7602C">
        <w:trPr>
          <w:trHeight w:val="70"/>
        </w:trPr>
        <w:tc>
          <w:tcPr>
            <w:tcW w:w="3635" w:type="dxa"/>
          </w:tcPr>
          <w:p w:rsidR="00615500" w:rsidRPr="00615500" w:rsidRDefault="00615500" w:rsidP="00615500">
            <w:pPr>
              <w:rPr>
                <w:rFonts w:ascii="Plantin" w:eastAsia="MS Mincho" w:hAnsi="Plantin" w:cs="Arial"/>
                <w:szCs w:val="24"/>
              </w:rPr>
            </w:pPr>
            <w:r w:rsidRPr="00615500">
              <w:rPr>
                <w:rFonts w:ascii="Plantin" w:eastAsia="MS Mincho" w:hAnsi="Plantin" w:cs="Arial"/>
                <w:szCs w:val="24"/>
              </w:rPr>
              <w:t xml:space="preserve">Zzp‘er(s) </w:t>
            </w:r>
          </w:p>
        </w:tc>
        <w:tc>
          <w:tcPr>
            <w:tcW w:w="5716" w:type="dxa"/>
            <w:shd w:val="clear" w:color="auto" w:fill="auto"/>
          </w:tcPr>
          <w:p w:rsidR="00615500" w:rsidRPr="00615500" w:rsidRDefault="00615500" w:rsidP="00615500">
            <w:pPr>
              <w:rPr>
                <w:rFonts w:ascii="Plantin" w:eastAsia="MS Mincho" w:hAnsi="Plantin" w:cs="Arial"/>
                <w:szCs w:val="24"/>
              </w:rPr>
            </w:pPr>
            <w:r w:rsidRPr="00615500">
              <w:rPr>
                <w:rFonts w:ascii="Plantin" w:eastAsia="MS Mincho" w:hAnsi="Plantin" w:cs="Arial"/>
                <w:szCs w:val="24"/>
              </w:rPr>
              <w:t xml:space="preserve">Zzp’ers zijn medewerkers die worden ingehuurd als Inhuurmedewerker waarbij de medewerkers als zelfstandigen is ingeschreven bij de Kamer van Koophandel. Een Zzp’er werkt nimmer onder leiding en toezicht van de gemeente (ook indien hij of zij als interim Inhuurmedewerker is ingezet), is vrij in de wijze van uitvoering van de werkzaamheden (ontvangt geen instructies) en kan/mag zich door een andere zelfstandige laten vervangen. </w:t>
            </w:r>
          </w:p>
        </w:tc>
      </w:tr>
    </w:tbl>
    <w:p w:rsidR="00615500" w:rsidRPr="00615500" w:rsidRDefault="00615500" w:rsidP="00EA188E">
      <w:pPr>
        <w:spacing w:after="0" w:line="240" w:lineRule="auto"/>
        <w:rPr>
          <w:rFonts w:ascii="Plantin" w:eastAsia="Times New Roman" w:hAnsi="Plantin" w:cs="Times New Roman"/>
          <w:szCs w:val="24"/>
          <w:lang w:eastAsia="nl-NL"/>
        </w:rPr>
      </w:pPr>
    </w:p>
    <w:sectPr w:rsidR="00615500" w:rsidRPr="00615500">
      <w:headerReference w:type="default" r:id="rId6"/>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2049" w:rsidRDefault="00952049" w:rsidP="00952049">
      <w:pPr>
        <w:spacing w:after="0" w:line="240" w:lineRule="auto"/>
      </w:pPr>
      <w:r>
        <w:separator/>
      </w:r>
    </w:p>
  </w:endnote>
  <w:endnote w:type="continuationSeparator" w:id="0">
    <w:p w:rsidR="00952049" w:rsidRDefault="00952049" w:rsidP="009520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lantin">
    <w:panose1 w:val="02000000000000000000"/>
    <w:charset w:val="00"/>
    <w:family w:val="auto"/>
    <w:pitch w:val="variable"/>
    <w:sig w:usb0="8000002F" w:usb1="4000000A"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11737947"/>
      <w:docPartObj>
        <w:docPartGallery w:val="Page Numbers (Bottom of Page)"/>
        <w:docPartUnique/>
      </w:docPartObj>
    </w:sdtPr>
    <w:sdtContent>
      <w:sdt>
        <w:sdtPr>
          <w:id w:val="-1769616900"/>
          <w:docPartObj>
            <w:docPartGallery w:val="Page Numbers (Top of Page)"/>
            <w:docPartUnique/>
          </w:docPartObj>
        </w:sdtPr>
        <w:sdtContent>
          <w:p w:rsidR="00952049" w:rsidRDefault="00952049">
            <w:pPr>
              <w:pStyle w:val="Voettekst"/>
              <w:jc w:val="right"/>
            </w:pPr>
            <w:r w:rsidRPr="00952049">
              <w:rPr>
                <w:rFonts w:ascii="Plantin" w:hAnsi="Plantin"/>
                <w:sz w:val="18"/>
                <w:szCs w:val="18"/>
              </w:rPr>
              <w:t xml:space="preserve">Pagina </w:t>
            </w:r>
            <w:r w:rsidRPr="00952049">
              <w:rPr>
                <w:rFonts w:ascii="Plantin" w:hAnsi="Plantin"/>
                <w:b/>
                <w:bCs/>
                <w:sz w:val="18"/>
                <w:szCs w:val="18"/>
              </w:rPr>
              <w:fldChar w:fldCharType="begin"/>
            </w:r>
            <w:r w:rsidRPr="00952049">
              <w:rPr>
                <w:rFonts w:ascii="Plantin" w:hAnsi="Plantin"/>
                <w:b/>
                <w:bCs/>
                <w:sz w:val="18"/>
                <w:szCs w:val="18"/>
              </w:rPr>
              <w:instrText>PAGE</w:instrText>
            </w:r>
            <w:r w:rsidRPr="00952049">
              <w:rPr>
                <w:rFonts w:ascii="Plantin" w:hAnsi="Plantin"/>
                <w:b/>
                <w:bCs/>
                <w:sz w:val="18"/>
                <w:szCs w:val="18"/>
              </w:rPr>
              <w:fldChar w:fldCharType="separate"/>
            </w:r>
            <w:r w:rsidRPr="00952049">
              <w:rPr>
                <w:rFonts w:ascii="Plantin" w:hAnsi="Plantin"/>
                <w:b/>
                <w:bCs/>
                <w:sz w:val="18"/>
                <w:szCs w:val="18"/>
              </w:rPr>
              <w:t>2</w:t>
            </w:r>
            <w:r w:rsidRPr="00952049">
              <w:rPr>
                <w:rFonts w:ascii="Plantin" w:hAnsi="Plantin"/>
                <w:b/>
                <w:bCs/>
                <w:sz w:val="18"/>
                <w:szCs w:val="18"/>
              </w:rPr>
              <w:fldChar w:fldCharType="end"/>
            </w:r>
            <w:r w:rsidRPr="00952049">
              <w:rPr>
                <w:rFonts w:ascii="Plantin" w:hAnsi="Plantin"/>
                <w:sz w:val="18"/>
                <w:szCs w:val="18"/>
              </w:rPr>
              <w:t xml:space="preserve"> van </w:t>
            </w:r>
            <w:r w:rsidRPr="00952049">
              <w:rPr>
                <w:rFonts w:ascii="Plantin" w:hAnsi="Plantin"/>
                <w:b/>
                <w:bCs/>
                <w:sz w:val="18"/>
                <w:szCs w:val="18"/>
              </w:rPr>
              <w:fldChar w:fldCharType="begin"/>
            </w:r>
            <w:r w:rsidRPr="00952049">
              <w:rPr>
                <w:rFonts w:ascii="Plantin" w:hAnsi="Plantin"/>
                <w:b/>
                <w:bCs/>
                <w:sz w:val="18"/>
                <w:szCs w:val="18"/>
              </w:rPr>
              <w:instrText>NUMPAGES</w:instrText>
            </w:r>
            <w:r w:rsidRPr="00952049">
              <w:rPr>
                <w:rFonts w:ascii="Plantin" w:hAnsi="Plantin"/>
                <w:b/>
                <w:bCs/>
                <w:sz w:val="18"/>
                <w:szCs w:val="18"/>
              </w:rPr>
              <w:fldChar w:fldCharType="separate"/>
            </w:r>
            <w:r w:rsidRPr="00952049">
              <w:rPr>
                <w:rFonts w:ascii="Plantin" w:hAnsi="Plantin"/>
                <w:b/>
                <w:bCs/>
                <w:sz w:val="18"/>
                <w:szCs w:val="18"/>
              </w:rPr>
              <w:t>2</w:t>
            </w:r>
            <w:r w:rsidRPr="00952049">
              <w:rPr>
                <w:rFonts w:ascii="Plantin" w:hAnsi="Plantin"/>
                <w:b/>
                <w:bCs/>
                <w:sz w:val="18"/>
                <w:szCs w:val="18"/>
              </w:rPr>
              <w:fldChar w:fldCharType="end"/>
            </w:r>
          </w:p>
        </w:sdtContent>
      </w:sdt>
    </w:sdtContent>
  </w:sdt>
  <w:p w:rsidR="00952049" w:rsidRPr="00952049" w:rsidRDefault="00952049">
    <w:pPr>
      <w:pStyle w:val="Voettekst"/>
      <w:rPr>
        <w:rFonts w:ascii="Plantin" w:hAnsi="Planti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2049" w:rsidRDefault="00952049" w:rsidP="00952049">
      <w:pPr>
        <w:spacing w:after="0" w:line="240" w:lineRule="auto"/>
      </w:pPr>
      <w:r>
        <w:separator/>
      </w:r>
    </w:p>
  </w:footnote>
  <w:footnote w:type="continuationSeparator" w:id="0">
    <w:p w:rsidR="00952049" w:rsidRDefault="00952049" w:rsidP="009520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2049" w:rsidRDefault="00952049">
    <w:pPr>
      <w:pStyle w:val="Koptekst"/>
      <w:rPr>
        <w:rFonts w:ascii="Plantin" w:hAnsi="Plantin"/>
        <w:sz w:val="18"/>
        <w:szCs w:val="18"/>
      </w:rPr>
    </w:pPr>
    <w:r>
      <w:rPr>
        <w:rFonts w:ascii="Plantin" w:hAnsi="Plantin"/>
        <w:sz w:val="18"/>
        <w:szCs w:val="18"/>
      </w:rPr>
      <w:tab/>
    </w:r>
    <w:r>
      <w:rPr>
        <w:rFonts w:ascii="Plantin" w:hAnsi="Plantin"/>
        <w:sz w:val="18"/>
        <w:szCs w:val="18"/>
      </w:rPr>
      <w:tab/>
    </w:r>
    <w:r w:rsidRPr="00952049">
      <w:rPr>
        <w:rFonts w:ascii="Plantin" w:hAnsi="Plantin"/>
        <w:sz w:val="18"/>
        <w:szCs w:val="18"/>
      </w:rPr>
      <w:t>EA Inhuurdesk gemeente Almere</w:t>
    </w:r>
  </w:p>
  <w:p w:rsidR="00952049" w:rsidRPr="00952049" w:rsidRDefault="00952049">
    <w:pPr>
      <w:pStyle w:val="Koptekst"/>
      <w:rPr>
        <w:rFonts w:ascii="Plantin" w:hAnsi="Plantin"/>
        <w:sz w:val="18"/>
        <w:szCs w:val="18"/>
      </w:rPr>
    </w:pPr>
    <w:r>
      <w:rPr>
        <w:rFonts w:ascii="Plantin" w:hAnsi="Plantin"/>
        <w:sz w:val="18"/>
        <w:szCs w:val="18"/>
      </w:rPr>
      <w:tab/>
      <w:t xml:space="preserve">   </w:t>
    </w:r>
    <w:r>
      <w:rPr>
        <w:rFonts w:ascii="Plantin" w:hAnsi="Plantin"/>
        <w:sz w:val="18"/>
        <w:szCs w:val="18"/>
      </w:rPr>
      <w:tab/>
      <w:t xml:space="preserve">  IA2019.02.09</w:t>
    </w:r>
  </w:p>
  <w:p w:rsidR="00952049" w:rsidRDefault="00952049">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00"/>
    <w:rsid w:val="00615500"/>
    <w:rsid w:val="00730C11"/>
    <w:rsid w:val="00784AA1"/>
    <w:rsid w:val="00952049"/>
    <w:rsid w:val="00DD3057"/>
    <w:rsid w:val="00EA188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2E2FE"/>
  <w15:chartTrackingRefBased/>
  <w15:docId w15:val="{6D7B0EA8-539C-4D42-AF45-FE9F7EF83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615500"/>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730C11"/>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730C11"/>
    <w:rPr>
      <w:rFonts w:ascii="Segoe UI" w:hAnsi="Segoe UI" w:cs="Segoe UI"/>
      <w:sz w:val="18"/>
      <w:szCs w:val="18"/>
    </w:rPr>
  </w:style>
  <w:style w:type="paragraph" w:styleId="Koptekst">
    <w:name w:val="header"/>
    <w:basedOn w:val="Standaard"/>
    <w:link w:val="KoptekstChar"/>
    <w:uiPriority w:val="99"/>
    <w:unhideWhenUsed/>
    <w:rsid w:val="00952049"/>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952049"/>
  </w:style>
  <w:style w:type="paragraph" w:styleId="Voettekst">
    <w:name w:val="footer"/>
    <w:basedOn w:val="Standaard"/>
    <w:link w:val="VoettekstChar"/>
    <w:uiPriority w:val="99"/>
    <w:unhideWhenUsed/>
    <w:rsid w:val="00952049"/>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9520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76188084.dotm</Template>
  <TotalTime>0</TotalTime>
  <Pages>3</Pages>
  <Words>1280</Words>
  <Characters>7043</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Gemeente Almere</Company>
  <LinksUpToDate>false</LinksUpToDate>
  <CharactersWithSpaces>8307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Rietschoten - Brada JA van (Janneke)</dc:creator>
  <cp:keywords/>
  <dc:description/>
  <cp:lastModifiedBy>Rietschoten - Brada JA van (Janneke)</cp:lastModifiedBy>
  <cp:revision>2</cp:revision>
  <dcterms:created xsi:type="dcterms:W3CDTF">2021-09-07T12:39:00Z</dcterms:created>
  <dcterms:modified xsi:type="dcterms:W3CDTF">2021-09-07T12:39:00Z</dcterms:modified>
</cp:coreProperties>
</file>